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9D7CA" w14:textId="4A423A3A" w:rsidR="008C5B76" w:rsidRPr="00394C82" w:rsidRDefault="44315D8D" w:rsidP="44315D8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r w:rsidRPr="00394C82">
        <w:rPr>
          <w:b/>
          <w:bCs/>
          <w:noProof/>
          <w:sz w:val="24"/>
          <w:szCs w:val="24"/>
          <w:lang w:val="en-US"/>
        </w:rPr>
        <w:t>3GPP TSG-SA WG4 Meeting #1</w:t>
      </w:r>
      <w:r w:rsidR="005A313B" w:rsidRPr="00394C82">
        <w:rPr>
          <w:b/>
          <w:bCs/>
          <w:noProof/>
          <w:sz w:val="24"/>
          <w:szCs w:val="24"/>
          <w:lang w:val="en-US"/>
        </w:rPr>
        <w:t>2</w:t>
      </w:r>
      <w:r w:rsidR="00936449" w:rsidRPr="00394C82">
        <w:rPr>
          <w:b/>
          <w:bCs/>
          <w:noProof/>
          <w:sz w:val="24"/>
          <w:szCs w:val="24"/>
          <w:lang w:val="en-US"/>
        </w:rPr>
        <w:t>1</w:t>
      </w:r>
      <w:r w:rsidRPr="00394C82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="008C5B76" w:rsidRPr="00394C82">
        <w:rPr>
          <w:lang w:val="en-US"/>
        </w:rPr>
        <w:tab/>
      </w:r>
      <w:r w:rsidRPr="00394C82">
        <w:rPr>
          <w:b/>
          <w:bCs/>
          <w:i/>
          <w:iCs/>
          <w:noProof/>
          <w:sz w:val="28"/>
          <w:szCs w:val="28"/>
          <w:lang w:val="en-US"/>
        </w:rPr>
        <w:t>S4-</w:t>
      </w:r>
      <w:r w:rsidR="00A77DA7" w:rsidRPr="00394C82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730049" w:rsidRPr="00394C82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3D0444">
        <w:rPr>
          <w:b/>
          <w:bCs/>
          <w:i/>
          <w:iCs/>
          <w:noProof/>
          <w:color w:val="000000" w:themeColor="text1"/>
          <w:sz w:val="28"/>
          <w:szCs w:val="28"/>
          <w:lang w:val="en-US"/>
        </w:rPr>
        <w:t>1399</w:t>
      </w:r>
    </w:p>
    <w:p w14:paraId="538F21A3" w14:textId="045464CF" w:rsidR="008C5B76" w:rsidRPr="00394C82" w:rsidRDefault="00936449" w:rsidP="00A77DA7">
      <w:pPr>
        <w:pStyle w:val="CRCoverPage"/>
        <w:outlineLvl w:val="0"/>
        <w:rPr>
          <w:b/>
          <w:noProof/>
          <w:sz w:val="24"/>
          <w:lang w:val="en-US"/>
        </w:rPr>
      </w:pPr>
      <w:r w:rsidRPr="00394C82">
        <w:rPr>
          <w:b/>
          <w:noProof/>
          <w:sz w:val="24"/>
          <w:lang w:val="en-US"/>
        </w:rPr>
        <w:t>Toulouse, France</w:t>
      </w:r>
      <w:r w:rsidR="00A77DA7" w:rsidRPr="00394C82">
        <w:rPr>
          <w:b/>
          <w:noProof/>
          <w:sz w:val="24"/>
          <w:lang w:val="en-US"/>
        </w:rPr>
        <w:t xml:space="preserve">, </w:t>
      </w:r>
      <w:r w:rsidR="002C28DF" w:rsidRPr="00394C82">
        <w:rPr>
          <w:b/>
          <w:noProof/>
          <w:sz w:val="24"/>
          <w:lang w:val="en-US"/>
        </w:rPr>
        <w:t>1</w:t>
      </w:r>
      <w:r w:rsidRPr="00394C82">
        <w:rPr>
          <w:b/>
          <w:noProof/>
          <w:sz w:val="24"/>
          <w:lang w:val="en-US"/>
        </w:rPr>
        <w:t>4</w:t>
      </w:r>
      <w:r w:rsidR="00A77DA7" w:rsidRPr="00394C82">
        <w:rPr>
          <w:b/>
          <w:noProof/>
          <w:sz w:val="24"/>
          <w:lang w:val="en-US"/>
        </w:rPr>
        <w:t xml:space="preserve">th – </w:t>
      </w:r>
      <w:r w:rsidRPr="00394C82">
        <w:rPr>
          <w:b/>
          <w:noProof/>
          <w:sz w:val="24"/>
          <w:lang w:val="en-US"/>
        </w:rPr>
        <w:t>18</w:t>
      </w:r>
      <w:r w:rsidR="00A77DA7" w:rsidRPr="00394C82">
        <w:rPr>
          <w:b/>
          <w:noProof/>
          <w:sz w:val="24"/>
          <w:lang w:val="en-US"/>
        </w:rPr>
        <w:t xml:space="preserve">th </w:t>
      </w:r>
      <w:r w:rsidRPr="00394C82">
        <w:rPr>
          <w:b/>
          <w:noProof/>
          <w:sz w:val="24"/>
          <w:lang w:val="en-US"/>
        </w:rPr>
        <w:t>November</w:t>
      </w:r>
      <w:r w:rsidR="00A77DA7" w:rsidRPr="00394C82">
        <w:rPr>
          <w:b/>
          <w:noProof/>
          <w:sz w:val="24"/>
          <w:lang w:val="en-US"/>
        </w:rPr>
        <w:t xml:space="preserve"> 202</w:t>
      </w:r>
      <w:r w:rsidR="002C28DF" w:rsidRPr="00394C82">
        <w:rPr>
          <w:b/>
          <w:noProof/>
          <w:sz w:val="24"/>
          <w:lang w:val="en-US"/>
        </w:rPr>
        <w:t>2</w:t>
      </w:r>
      <w:r w:rsidR="00DA0822" w:rsidRPr="00394C82">
        <w:rPr>
          <w:b/>
          <w:noProof/>
          <w:sz w:val="24"/>
          <w:lang w:val="en-US"/>
        </w:rPr>
        <w:tab/>
      </w:r>
    </w:p>
    <w:p w14:paraId="672A6659" w14:textId="77777777" w:rsidR="008C5B76" w:rsidRPr="00394C82" w:rsidRDefault="008C5B76" w:rsidP="008C5B76">
      <w:pPr>
        <w:rPr>
          <w:noProof/>
          <w:lang w:val="en-US"/>
        </w:rPr>
      </w:pPr>
    </w:p>
    <w:p w14:paraId="1CC59592" w14:textId="77777777" w:rsidR="008C5B76" w:rsidRPr="00394C82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394C82">
        <w:rPr>
          <w:rFonts w:ascii="Arial" w:hAnsi="Arial" w:cs="Arial"/>
          <w:b/>
          <w:sz w:val="24"/>
          <w:szCs w:val="24"/>
          <w:lang w:val="en-US"/>
        </w:rPr>
        <w:t>Source:</w:t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  <w:t>Fraunhofer IIS</w:t>
      </w:r>
    </w:p>
    <w:p w14:paraId="312743BF" w14:textId="74D7794E" w:rsidR="008C5B76" w:rsidRPr="00394C82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394C82">
        <w:rPr>
          <w:rFonts w:ascii="Arial" w:hAnsi="Arial" w:cs="Arial"/>
          <w:b/>
          <w:sz w:val="24"/>
          <w:szCs w:val="24"/>
          <w:lang w:val="en-US"/>
        </w:rPr>
        <w:t>Title:</w:t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="00A77DA7" w:rsidRPr="00394C82">
        <w:rPr>
          <w:rFonts w:ascii="Arial" w:hAnsi="Arial" w:cs="Arial"/>
          <w:b/>
          <w:sz w:val="24"/>
          <w:szCs w:val="24"/>
          <w:lang w:val="en-US"/>
        </w:rPr>
        <w:t xml:space="preserve">Proposed </w:t>
      </w:r>
      <w:r w:rsidR="0008140A" w:rsidRPr="00394C82">
        <w:rPr>
          <w:rFonts w:ascii="Arial" w:hAnsi="Arial" w:cs="Arial"/>
          <w:b/>
          <w:sz w:val="24"/>
          <w:szCs w:val="24"/>
          <w:lang w:val="en-US"/>
        </w:rPr>
        <w:t>Multichannel Performance Requirements</w:t>
      </w:r>
    </w:p>
    <w:p w14:paraId="389CFBC7" w14:textId="75C6DE2C" w:rsidR="008C5B76" w:rsidRPr="00394C82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394C82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="00583F19"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="002C28DF" w:rsidRPr="00394C82">
        <w:rPr>
          <w:rFonts w:ascii="Arial" w:hAnsi="Arial" w:cs="Arial"/>
          <w:b/>
          <w:sz w:val="24"/>
          <w:szCs w:val="24"/>
          <w:lang w:val="en-US"/>
        </w:rPr>
        <w:t>Agreement</w:t>
      </w:r>
      <w:r w:rsidRPr="00394C82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57199421" w14:textId="683B1E7D" w:rsidR="008C5B76" w:rsidRPr="00394C82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394C82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="00583F19" w:rsidRPr="00394C82">
        <w:rPr>
          <w:rFonts w:ascii="Arial" w:hAnsi="Arial" w:cs="Arial"/>
          <w:b/>
          <w:sz w:val="24"/>
          <w:szCs w:val="24"/>
          <w:lang w:val="en-US"/>
        </w:rPr>
        <w:tab/>
      </w:r>
      <w:r w:rsidR="00F54751" w:rsidRPr="00394C82">
        <w:rPr>
          <w:rFonts w:ascii="Arial" w:hAnsi="Arial" w:cs="Arial"/>
          <w:b/>
          <w:sz w:val="24"/>
          <w:szCs w:val="24"/>
          <w:lang w:val="en-US"/>
        </w:rPr>
        <w:t>7</w:t>
      </w:r>
      <w:r w:rsidR="00405B62" w:rsidRPr="00394C82">
        <w:rPr>
          <w:rFonts w:ascii="Arial" w:hAnsi="Arial" w:cs="Arial"/>
          <w:b/>
          <w:sz w:val="24"/>
          <w:szCs w:val="24"/>
          <w:lang w:val="en-US"/>
        </w:rPr>
        <w:t>.5</w:t>
      </w:r>
    </w:p>
    <w:p w14:paraId="0A37501D" w14:textId="77777777" w:rsidR="008C5B76" w:rsidRPr="00394C82" w:rsidRDefault="008C5B76" w:rsidP="008C5B76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28E8DE5A" w14:textId="77777777" w:rsidR="008C5B76" w:rsidRPr="00394C82" w:rsidRDefault="008C5B76" w:rsidP="008C5B76">
      <w:pPr>
        <w:pStyle w:val="Heading2"/>
        <w:rPr>
          <w:lang w:val="en-US"/>
        </w:rPr>
      </w:pPr>
      <w:r w:rsidRPr="00394C82">
        <w:rPr>
          <w:lang w:val="en-US"/>
        </w:rPr>
        <w:t>1.</w:t>
      </w:r>
      <w:r w:rsidRPr="00394C82">
        <w:rPr>
          <w:lang w:val="en-US"/>
        </w:rPr>
        <w:tab/>
      </w:r>
      <w:r w:rsidR="00583F19" w:rsidRPr="00394C82">
        <w:rPr>
          <w:lang w:val="en-US"/>
        </w:rPr>
        <w:t>Introduction</w:t>
      </w:r>
    </w:p>
    <w:p w14:paraId="59DCD41D" w14:textId="1DF462E6" w:rsidR="007B39F2" w:rsidRPr="00394C82" w:rsidRDefault="5C0C72CC" w:rsidP="31005D3A">
      <w:pPr>
        <w:rPr>
          <w:sz w:val="24"/>
          <w:szCs w:val="24"/>
          <w:lang w:val="en-US"/>
        </w:rPr>
      </w:pPr>
      <w:r w:rsidRPr="00394C82">
        <w:rPr>
          <w:sz w:val="24"/>
          <w:szCs w:val="24"/>
          <w:lang w:val="en-US"/>
        </w:rPr>
        <w:t>Currently, exact performance requirements for multi-channel</w:t>
      </w:r>
      <w:r w:rsidR="00936449" w:rsidRPr="00394C82">
        <w:rPr>
          <w:sz w:val="24"/>
          <w:szCs w:val="24"/>
          <w:lang w:val="en-US"/>
        </w:rPr>
        <w:t xml:space="preserve"> </w:t>
      </w:r>
      <w:r w:rsidR="33A28C2B" w:rsidRPr="00394C82">
        <w:rPr>
          <w:sz w:val="24"/>
          <w:szCs w:val="24"/>
          <w:lang w:val="en-US"/>
        </w:rPr>
        <w:t>operation points ar</w:t>
      </w:r>
      <w:r w:rsidR="00EF6CF5" w:rsidRPr="00394C82">
        <w:rPr>
          <w:sz w:val="24"/>
          <w:szCs w:val="24"/>
          <w:lang w:val="en-US"/>
        </w:rPr>
        <w:t>e</w:t>
      </w:r>
      <w:r w:rsidR="33A28C2B" w:rsidRPr="00394C82">
        <w:rPr>
          <w:sz w:val="24"/>
          <w:szCs w:val="24"/>
          <w:lang w:val="en-US"/>
        </w:rPr>
        <w:t xml:space="preserve"> in missin</w:t>
      </w:r>
      <w:r w:rsidR="00EF6CF5" w:rsidRPr="00394C82">
        <w:rPr>
          <w:sz w:val="24"/>
          <w:szCs w:val="24"/>
          <w:lang w:val="en-US"/>
        </w:rPr>
        <w:t>g</w:t>
      </w:r>
      <w:r w:rsidR="33A28C2B" w:rsidRPr="00394C82">
        <w:rPr>
          <w:sz w:val="24"/>
          <w:szCs w:val="24"/>
          <w:lang w:val="en-US"/>
        </w:rPr>
        <w:t xml:space="preserve"> in IVAS-3 </w:t>
      </w:r>
      <w:r w:rsidR="00936449" w:rsidRPr="00394C82">
        <w:rPr>
          <w:sz w:val="24"/>
          <w:szCs w:val="24"/>
          <w:lang w:val="en-US"/>
        </w:rPr>
        <w:t xml:space="preserve">[1]. </w:t>
      </w:r>
      <w:r w:rsidR="6B1D98CC" w:rsidRPr="00394C82">
        <w:rPr>
          <w:sz w:val="24"/>
          <w:szCs w:val="24"/>
          <w:lang w:val="en-US"/>
        </w:rPr>
        <w:t xml:space="preserve">The following contribution proposes a complete set of performance requirements for the mandatory multi-channel operation points 5.1, 7.1, 5.1+4, </w:t>
      </w:r>
      <w:r w:rsidR="7E734ADE" w:rsidRPr="00394C82">
        <w:rPr>
          <w:sz w:val="24"/>
          <w:szCs w:val="24"/>
          <w:lang w:val="en-US"/>
        </w:rPr>
        <w:t>7.1+4.</w:t>
      </w:r>
    </w:p>
    <w:p w14:paraId="5636D780" w14:textId="235B1168" w:rsidR="007B39F2" w:rsidRPr="00394C82" w:rsidRDefault="7E734ADE" w:rsidP="31005D3A">
      <w:pPr>
        <w:rPr>
          <w:sz w:val="24"/>
          <w:szCs w:val="24"/>
          <w:lang w:val="en-US"/>
        </w:rPr>
      </w:pPr>
      <w:r w:rsidRPr="00394C82">
        <w:rPr>
          <w:sz w:val="24"/>
          <w:szCs w:val="24"/>
          <w:lang w:val="en-US"/>
        </w:rPr>
        <w:t xml:space="preserve">The proposal follows </w:t>
      </w:r>
      <w:r w:rsidR="667A623A" w:rsidRPr="00394C82">
        <w:rPr>
          <w:sz w:val="24"/>
          <w:szCs w:val="24"/>
          <w:lang w:val="en-US"/>
        </w:rPr>
        <w:t xml:space="preserve">in general </w:t>
      </w:r>
      <w:r w:rsidRPr="00394C82">
        <w:rPr>
          <w:sz w:val="24"/>
          <w:szCs w:val="24"/>
          <w:lang w:val="en-US"/>
        </w:rPr>
        <w:t>the approach for other operation points, to compare the IVAS</w:t>
      </w:r>
      <w:r w:rsidR="5E5ECA1F" w:rsidRPr="00394C82">
        <w:rPr>
          <w:sz w:val="24"/>
          <w:szCs w:val="24"/>
          <w:lang w:val="en-US"/>
        </w:rPr>
        <w:t xml:space="preserve"> candidate to EVS operated in multi-mono mode. </w:t>
      </w:r>
      <w:r w:rsidR="1370EA48" w:rsidRPr="00394C82">
        <w:rPr>
          <w:sz w:val="24"/>
          <w:szCs w:val="24"/>
          <w:lang w:val="en-US"/>
        </w:rPr>
        <w:t xml:space="preserve">Special considerations were </w:t>
      </w:r>
      <w:proofErr w:type="gramStart"/>
      <w:r w:rsidR="1370EA48" w:rsidRPr="00394C82">
        <w:rPr>
          <w:sz w:val="24"/>
          <w:szCs w:val="24"/>
          <w:lang w:val="en-US"/>
        </w:rPr>
        <w:t>taken into account</w:t>
      </w:r>
      <w:proofErr w:type="gramEnd"/>
      <w:r w:rsidR="1370EA48" w:rsidRPr="00394C82">
        <w:rPr>
          <w:sz w:val="24"/>
          <w:szCs w:val="24"/>
          <w:lang w:val="en-US"/>
        </w:rPr>
        <w:t xml:space="preserve"> </w:t>
      </w:r>
      <w:proofErr w:type="spellStart"/>
      <w:r w:rsidR="1370EA48" w:rsidRPr="00394C82">
        <w:rPr>
          <w:sz w:val="24"/>
          <w:szCs w:val="24"/>
          <w:lang w:val="en-US"/>
        </w:rPr>
        <w:t>wrt</w:t>
      </w:r>
      <w:proofErr w:type="spellEnd"/>
      <w:r w:rsidR="1370EA48" w:rsidRPr="00394C82">
        <w:rPr>
          <w:sz w:val="24"/>
          <w:szCs w:val="24"/>
          <w:lang w:val="en-US"/>
        </w:rPr>
        <w:t xml:space="preserve"> the LFE channel: </w:t>
      </w:r>
      <w:r w:rsidR="24A94E64" w:rsidRPr="00394C82">
        <w:rPr>
          <w:sz w:val="24"/>
          <w:szCs w:val="24"/>
          <w:lang w:val="en-US"/>
        </w:rPr>
        <w:t>T</w:t>
      </w:r>
      <w:r w:rsidR="1370EA48" w:rsidRPr="00394C82">
        <w:rPr>
          <w:sz w:val="24"/>
          <w:szCs w:val="24"/>
          <w:lang w:val="en-US"/>
        </w:rPr>
        <w:t>he LFE channel only supports a very limi</w:t>
      </w:r>
      <w:r w:rsidR="03FBC0FD" w:rsidRPr="00394C82">
        <w:rPr>
          <w:sz w:val="24"/>
          <w:szCs w:val="24"/>
          <w:lang w:val="en-US"/>
        </w:rPr>
        <w:t>ted frequency range (typically &lt; 120Hz)</w:t>
      </w:r>
      <w:r w:rsidR="43E171E8" w:rsidRPr="00394C82">
        <w:rPr>
          <w:sz w:val="24"/>
          <w:szCs w:val="24"/>
          <w:lang w:val="en-US"/>
        </w:rPr>
        <w:t>, which is typically coded with only reduced bitrate</w:t>
      </w:r>
      <w:r w:rsidR="03FBC0FD" w:rsidRPr="00394C82">
        <w:rPr>
          <w:sz w:val="24"/>
          <w:szCs w:val="24"/>
          <w:lang w:val="en-US"/>
        </w:rPr>
        <w:t xml:space="preserve">. </w:t>
      </w:r>
      <w:r w:rsidR="6C287229" w:rsidRPr="00394C82">
        <w:rPr>
          <w:sz w:val="24"/>
          <w:szCs w:val="24"/>
          <w:lang w:val="en-US"/>
        </w:rPr>
        <w:t xml:space="preserve">Thus, </w:t>
      </w:r>
      <w:r w:rsidR="7F85C112" w:rsidRPr="00394C82">
        <w:rPr>
          <w:sz w:val="24"/>
          <w:szCs w:val="24"/>
          <w:lang w:val="en-US"/>
        </w:rPr>
        <w:t xml:space="preserve">it is proposed to first not take the bitrate for the LFE channel into consideration for the EVS multi-mono system. Second, it is proposed to use the </w:t>
      </w:r>
      <w:r w:rsidR="342CB0C9" w:rsidRPr="00394C82">
        <w:rPr>
          <w:sz w:val="24"/>
          <w:szCs w:val="24"/>
          <w:lang w:val="en-US"/>
        </w:rPr>
        <w:t xml:space="preserve">operation mode </w:t>
      </w:r>
      <w:r w:rsidR="7F85C112" w:rsidRPr="00394C82">
        <w:rPr>
          <w:sz w:val="24"/>
          <w:szCs w:val="24"/>
          <w:lang w:val="en-US"/>
        </w:rPr>
        <w:t xml:space="preserve">EVS 9.6 kbit/s NB </w:t>
      </w:r>
      <w:r w:rsidR="0FCDA803" w:rsidRPr="00394C82">
        <w:rPr>
          <w:sz w:val="24"/>
          <w:szCs w:val="24"/>
          <w:lang w:val="en-US"/>
        </w:rPr>
        <w:t>for the LFE in the EVS multi-mono system: This is the lowest operation mode whe</w:t>
      </w:r>
      <w:r w:rsidR="693ED0F1" w:rsidRPr="00394C82">
        <w:rPr>
          <w:sz w:val="24"/>
          <w:szCs w:val="24"/>
          <w:lang w:val="en-US"/>
        </w:rPr>
        <w:t>re EVS uses TCX, which is considered as a good generic appro</w:t>
      </w:r>
      <w:r w:rsidR="000F6C65">
        <w:rPr>
          <w:sz w:val="24"/>
          <w:szCs w:val="24"/>
          <w:lang w:val="en-US"/>
        </w:rPr>
        <w:t>a</w:t>
      </w:r>
      <w:r w:rsidR="693ED0F1" w:rsidRPr="00394C82">
        <w:rPr>
          <w:sz w:val="24"/>
          <w:szCs w:val="24"/>
          <w:lang w:val="en-US"/>
        </w:rPr>
        <w:t>ch to code the typical LFE content.</w:t>
      </w:r>
    </w:p>
    <w:p w14:paraId="4D917D59" w14:textId="1C67ADA5" w:rsidR="007B39F2" w:rsidRPr="00394C82" w:rsidRDefault="1E50F11A" w:rsidP="31005D3A">
      <w:pPr>
        <w:rPr>
          <w:sz w:val="24"/>
          <w:szCs w:val="24"/>
          <w:lang w:val="en-US"/>
        </w:rPr>
      </w:pPr>
      <w:r w:rsidRPr="00394C82">
        <w:rPr>
          <w:sz w:val="24"/>
          <w:szCs w:val="24"/>
          <w:lang w:val="en-US"/>
        </w:rPr>
        <w:t>Following this approach, the proposed performance requirements are based on the following general principle:</w:t>
      </w:r>
    </w:p>
    <w:p w14:paraId="6E06B818" w14:textId="7B87ECD7" w:rsidR="007B39F2" w:rsidRPr="00394C82" w:rsidRDefault="15425E33" w:rsidP="31005D3A">
      <w:pPr>
        <w:rPr>
          <w:lang w:val="en-US"/>
        </w:rPr>
      </w:pPr>
      <w:r w:rsidRPr="00394C82">
        <w:rPr>
          <w:lang w:val="en-US"/>
        </w:rPr>
        <w:t>IVAS operated at rate X shall either</w:t>
      </w:r>
    </w:p>
    <w:p w14:paraId="6EFD0B64" w14:textId="0B0FDE71" w:rsidR="007B39F2" w:rsidRPr="00394C82" w:rsidRDefault="17EA5AB6" w:rsidP="3BCF1AC6">
      <w:pPr>
        <w:pStyle w:val="ListParagraph"/>
        <w:numPr>
          <w:ilvl w:val="0"/>
          <w:numId w:val="4"/>
        </w:numPr>
      </w:pPr>
      <w:r w:rsidRPr="00394C82">
        <w:t>be better than the EVS multi-mono system, where each EVS instance is operated at the closest bit rate to X</w:t>
      </w:r>
      <w:proofErr w:type="gramStart"/>
      <w:r w:rsidRPr="00394C82">
        <w:t>/</w:t>
      </w:r>
      <w:r w:rsidR="7B57FB64" w:rsidRPr="00394C82">
        <w:t>(</w:t>
      </w:r>
      <w:proofErr w:type="gramEnd"/>
      <w:r w:rsidR="7B57FB64" w:rsidRPr="00394C82">
        <w:t>number channels w/o LFE)</w:t>
      </w:r>
      <w:r w:rsidRPr="00394C82">
        <w:t xml:space="preserve">. </w:t>
      </w:r>
    </w:p>
    <w:p w14:paraId="65A241BD" w14:textId="03258469" w:rsidR="007B39F2" w:rsidRPr="00394C82" w:rsidRDefault="17EA5AB6" w:rsidP="3BCF1AC6">
      <w:pPr>
        <w:pStyle w:val="ListParagraph"/>
        <w:numPr>
          <w:ilvl w:val="0"/>
          <w:numId w:val="4"/>
        </w:numPr>
      </w:pPr>
      <w:r w:rsidRPr="00394C82">
        <w:t>or be no worse than the EVS multi-mono system, where each EVS instance is operated at the next higher available EVS bit rate than the EVS bitrate closest to X</w:t>
      </w:r>
      <w:proofErr w:type="gramStart"/>
      <w:r w:rsidRPr="00394C82">
        <w:t>/</w:t>
      </w:r>
      <w:r w:rsidR="7D6E373F" w:rsidRPr="00394C82">
        <w:t>(</w:t>
      </w:r>
      <w:proofErr w:type="gramEnd"/>
      <w:r w:rsidR="7D6E373F" w:rsidRPr="00394C82">
        <w:t>number channels w/o LFE)</w:t>
      </w:r>
      <w:r w:rsidRPr="00394C82">
        <w:t xml:space="preserve">. </w:t>
      </w:r>
    </w:p>
    <w:p w14:paraId="5C93F041" w14:textId="77777777" w:rsidR="007B39F2" w:rsidRPr="00394C82" w:rsidRDefault="17EA5AB6" w:rsidP="3BCF1AC6">
      <w:pPr>
        <w:pStyle w:val="ListParagraph"/>
        <w:numPr>
          <w:ilvl w:val="0"/>
          <w:numId w:val="4"/>
        </w:numPr>
      </w:pPr>
      <w:r w:rsidRPr="00394C82">
        <w:t xml:space="preserve">For the EVS multi-mono system, the LFE </w:t>
      </w:r>
      <w:proofErr w:type="gramStart"/>
      <w:r w:rsidRPr="00394C82">
        <w:t>is considered to be</w:t>
      </w:r>
      <w:proofErr w:type="gramEnd"/>
      <w:r w:rsidRPr="00394C82">
        <w:t xml:space="preserve"> encoded with EVS 9.6 kbit/s NB.</w:t>
      </w:r>
    </w:p>
    <w:p w14:paraId="0903082A" w14:textId="390FD774" w:rsidR="007B39F2" w:rsidRPr="00394C82" w:rsidRDefault="007B39F2" w:rsidP="31005D3A">
      <w:pPr>
        <w:rPr>
          <w:sz w:val="24"/>
          <w:szCs w:val="24"/>
          <w:lang w:val="en-US"/>
        </w:rPr>
      </w:pPr>
    </w:p>
    <w:p w14:paraId="211E3C15" w14:textId="20AFE8FF" w:rsidR="007B39F2" w:rsidRPr="00394C82" w:rsidRDefault="380399A4" w:rsidP="31005D3A">
      <w:pPr>
        <w:rPr>
          <w:sz w:val="24"/>
          <w:szCs w:val="24"/>
          <w:lang w:val="en-US"/>
        </w:rPr>
      </w:pPr>
      <w:r w:rsidRPr="00394C82">
        <w:rPr>
          <w:sz w:val="24"/>
          <w:szCs w:val="24"/>
          <w:lang w:val="en-US"/>
        </w:rPr>
        <w:t>Following this general approach, the following issues have been found:</w:t>
      </w:r>
    </w:p>
    <w:p w14:paraId="77E2A093" w14:textId="1A1A7CA5" w:rsidR="007B39F2" w:rsidRPr="00394C82" w:rsidRDefault="380399A4" w:rsidP="3BCF1AC6">
      <w:pPr>
        <w:pStyle w:val="ListParagraph"/>
        <w:numPr>
          <w:ilvl w:val="0"/>
          <w:numId w:val="1"/>
        </w:numPr>
      </w:pPr>
      <w:r w:rsidRPr="00394C82">
        <w:t>For the low bitrates, no proper EVS multi-mono performance requirements can be found, due to the lack of sufficiently low EVS bitrates. E</w:t>
      </w:r>
      <w:r w:rsidR="13BB14EE" w:rsidRPr="00394C82">
        <w:t>xperiments have been carried out to compare to versions including a format conversion (</w:t>
      </w:r>
      <w:proofErr w:type="gramStart"/>
      <w:r w:rsidR="13BB14EE" w:rsidRPr="00394C82">
        <w:t>e.g.</w:t>
      </w:r>
      <w:proofErr w:type="gramEnd"/>
      <w:r w:rsidR="13BB14EE" w:rsidRPr="00394C82">
        <w:t xml:space="preserve"> to FOA or stereo). However, this has also not proven to </w:t>
      </w:r>
      <w:r w:rsidR="55162FBC" w:rsidRPr="00394C82">
        <w:t>be a good comparison point, due to the changes in timbre and spatial image such a format conversion typically exhibits. It is thus proposed to exclude these low bitrate operation points f</w:t>
      </w:r>
      <w:r w:rsidR="0A284FE5" w:rsidRPr="00394C82">
        <w:t>or</w:t>
      </w:r>
      <w:r w:rsidR="55162FBC" w:rsidRPr="00394C82">
        <w:t xml:space="preserve"> the selection test and </w:t>
      </w:r>
      <w:r w:rsidR="697AC27D" w:rsidRPr="00394C82">
        <w:t>cover the</w:t>
      </w:r>
      <w:r w:rsidR="00F33015">
        <w:t>m</w:t>
      </w:r>
      <w:r w:rsidR="697AC27D" w:rsidRPr="00394C82">
        <w:t xml:space="preserve"> during characterization</w:t>
      </w:r>
      <w:r w:rsidR="5F2207F8" w:rsidRPr="00394C82">
        <w:t xml:space="preserve"> phase</w:t>
      </w:r>
      <w:r w:rsidR="697AC27D" w:rsidRPr="00394C82">
        <w:t>.</w:t>
      </w:r>
    </w:p>
    <w:p w14:paraId="27A4B69F" w14:textId="596AA716" w:rsidR="007B39F2" w:rsidRPr="00394C82" w:rsidRDefault="7FDA2390" w:rsidP="3BCF1AC6">
      <w:pPr>
        <w:pStyle w:val="ListParagraph"/>
        <w:numPr>
          <w:ilvl w:val="0"/>
          <w:numId w:val="1"/>
        </w:numPr>
      </w:pPr>
      <w:r w:rsidRPr="00394C82">
        <w:t>For certain bitrates, neighboring IVAS bitrates point to the same EVS multi-mono performance requirements. It is proposed to simply ignore this.</w:t>
      </w:r>
    </w:p>
    <w:p w14:paraId="49495923" w14:textId="61CF7F2B" w:rsidR="007B39F2" w:rsidRPr="00394C82" w:rsidRDefault="7FDA2390" w:rsidP="3BCF1AC6">
      <w:pPr>
        <w:rPr>
          <w:sz w:val="24"/>
          <w:szCs w:val="24"/>
          <w:lang w:val="en-US"/>
        </w:rPr>
      </w:pPr>
      <w:r w:rsidRPr="00394C82">
        <w:rPr>
          <w:sz w:val="24"/>
          <w:szCs w:val="24"/>
          <w:lang w:val="en-US"/>
        </w:rPr>
        <w:t>In addition, it is proposed to stick to typical multi-channel content for the performance requirements, which</w:t>
      </w:r>
      <w:r w:rsidR="2E10450B" w:rsidRPr="00394C82">
        <w:rPr>
          <w:sz w:val="24"/>
          <w:szCs w:val="24"/>
          <w:lang w:val="en-US"/>
        </w:rPr>
        <w:t xml:space="preserve"> is found to be cinematic, mixed or music content. A full p</w:t>
      </w:r>
      <w:r w:rsidR="00936449" w:rsidRPr="00394C82">
        <w:rPr>
          <w:sz w:val="24"/>
          <w:szCs w:val="24"/>
          <w:lang w:val="en-US"/>
        </w:rPr>
        <w:t xml:space="preserve">roposal can be found in Section 2. </w:t>
      </w:r>
    </w:p>
    <w:p w14:paraId="38901693" w14:textId="76CFEE73" w:rsidR="00F864C0" w:rsidRPr="00394C82" w:rsidRDefault="00F864C0" w:rsidP="00F864C0">
      <w:pPr>
        <w:pStyle w:val="Heading2"/>
        <w:rPr>
          <w:lang w:val="en-US"/>
        </w:rPr>
      </w:pPr>
      <w:r w:rsidRPr="00394C82">
        <w:rPr>
          <w:lang w:val="en-US"/>
        </w:rPr>
        <w:t>2.</w:t>
      </w:r>
      <w:r w:rsidRPr="00394C82">
        <w:rPr>
          <w:lang w:val="en-US"/>
        </w:rPr>
        <w:tab/>
      </w:r>
      <w:r w:rsidR="00284DAD" w:rsidRPr="00394C82">
        <w:rPr>
          <w:lang w:val="en-US"/>
        </w:rPr>
        <w:t>Proposed</w:t>
      </w:r>
      <w:r w:rsidR="00936449" w:rsidRPr="00394C82">
        <w:rPr>
          <w:lang w:val="en-US"/>
        </w:rPr>
        <w:t xml:space="preserve"> Multichannel Performance Requirements</w:t>
      </w:r>
    </w:p>
    <w:p w14:paraId="7D574935" w14:textId="4783C62B" w:rsidR="00446B63" w:rsidRPr="00394C82" w:rsidRDefault="00446B63" w:rsidP="00CA3A02">
      <w:pPr>
        <w:pStyle w:val="H3"/>
        <w:rPr>
          <w:sz w:val="24"/>
          <w:szCs w:val="24"/>
        </w:rPr>
      </w:pPr>
      <w:r w:rsidRPr="00394C82">
        <w:t>Multi-Channel 5.1</w:t>
      </w:r>
    </w:p>
    <w:p w14:paraId="18A071AA" w14:textId="77777777" w:rsidR="00446B63" w:rsidRPr="00394C82" w:rsidRDefault="00446B63" w:rsidP="00446B63">
      <w:pPr>
        <w:pStyle w:val="ListParagraph"/>
        <w:ind w:left="0"/>
      </w:pPr>
    </w:p>
    <w:p w14:paraId="5E354087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lang w:val="en-US"/>
        </w:rPr>
        <w:t xml:space="preserve">High-level definition of </w:t>
      </w:r>
      <w:proofErr w:type="gramStart"/>
      <w:r w:rsidRPr="00394C82">
        <w:rPr>
          <w:b/>
          <w:lang w:val="en-US"/>
        </w:rPr>
        <w:t>Multi-Channel</w:t>
      </w:r>
      <w:proofErr w:type="gramEnd"/>
      <w:r w:rsidRPr="00394C82">
        <w:rPr>
          <w:b/>
          <w:lang w:val="en-US"/>
        </w:rPr>
        <w:t xml:space="preserve"> 5.1 requirements</w:t>
      </w:r>
    </w:p>
    <w:p w14:paraId="3BF9569B" w14:textId="77777777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general requirement is that IVAS operated at rate X shall either </w:t>
      </w:r>
    </w:p>
    <w:p w14:paraId="677C50CC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be better than the EVS multi-mono system, where each EVS instance is operated at the closest bit rate to X/5. </w:t>
      </w:r>
    </w:p>
    <w:p w14:paraId="27348FCE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or be no worse than the EVS multi-mono system, where each EVS instance is operated at the next higher available EVS bit rate than the EVS bitrate closest to X/5. </w:t>
      </w:r>
    </w:p>
    <w:p w14:paraId="267DA8AE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For the EVS multi-mono system, the LFE </w:t>
      </w:r>
      <w:proofErr w:type="gramStart"/>
      <w:r w:rsidRPr="00394C82">
        <w:t>is considered to be</w:t>
      </w:r>
      <w:proofErr w:type="gramEnd"/>
      <w:r w:rsidRPr="00394C82">
        <w:t xml:space="preserve"> encoded with EVS 9.6 kbit/s NB.</w:t>
      </w:r>
    </w:p>
    <w:p w14:paraId="3DBCE2B1" w14:textId="77777777" w:rsidR="00446B63" w:rsidRPr="00394C82" w:rsidRDefault="00446B63" w:rsidP="00446B63">
      <w:pPr>
        <w:rPr>
          <w:b/>
          <w:bCs/>
          <w:lang w:val="en-US"/>
        </w:rPr>
      </w:pPr>
    </w:p>
    <w:p w14:paraId="12518515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bCs/>
          <w:lang w:val="en-US"/>
        </w:rPr>
        <w:t>Detailed Multi-Channel 5.1</w:t>
      </w:r>
      <w:r w:rsidRPr="00394C82">
        <w:rPr>
          <w:b/>
          <w:lang w:val="en-US"/>
        </w:rPr>
        <w:t xml:space="preserve"> requirements</w:t>
      </w:r>
    </w:p>
    <w:p w14:paraId="5C6B35DE" w14:textId="1FD012DA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following table illustrates corresponding detailed performance requirements for </w:t>
      </w:r>
      <w:proofErr w:type="gramStart"/>
      <w:r w:rsidRPr="00394C82">
        <w:rPr>
          <w:lang w:val="en-US"/>
        </w:rPr>
        <w:t>Multi-Channel</w:t>
      </w:r>
      <w:proofErr w:type="gramEnd"/>
      <w:r w:rsidRPr="00394C82">
        <w:rPr>
          <w:lang w:val="en-US"/>
        </w:rPr>
        <w:t xml:space="preserve"> 5.1 audio content:</w:t>
      </w: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4568"/>
      </w:tblGrid>
      <w:tr w:rsidR="0008140A" w:rsidRPr="00394C82" w14:paraId="5BAD6747" w14:textId="77777777" w:rsidTr="00CA3A02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7FE6B2E" w14:textId="77777777" w:rsidR="0008140A" w:rsidRPr="00394C82" w:rsidRDefault="0008140A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Category</w:t>
            </w:r>
          </w:p>
          <w:p w14:paraId="16627BE9" w14:textId="77777777" w:rsidR="0008140A" w:rsidRPr="00394C82" w:rsidRDefault="0008140A">
            <w:pPr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5B3855F6" w14:textId="77777777" w:rsidR="0008140A" w:rsidRPr="00394C82" w:rsidRDefault="0008140A">
            <w:pPr>
              <w:rPr>
                <w:lang w:val="en-US"/>
              </w:rPr>
            </w:pPr>
            <w:r w:rsidRPr="00394C82">
              <w:rPr>
                <w:lang w:val="en-US"/>
              </w:rPr>
              <w:t>BW</w:t>
            </w:r>
          </w:p>
          <w:p w14:paraId="1B46A0AD" w14:textId="77777777" w:rsidR="0008140A" w:rsidRPr="00394C82" w:rsidRDefault="0008140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7F8ECC4F" w14:textId="4A407C39" w:rsidR="0008140A" w:rsidRPr="00394C82" w:rsidRDefault="0008140A">
            <w:pPr>
              <w:rPr>
                <w:lang w:val="en-US"/>
              </w:rPr>
            </w:pPr>
            <w:r w:rsidRPr="00394C82">
              <w:rPr>
                <w:lang w:val="en-US"/>
              </w:rPr>
              <w:t>Bitrate (kbit/s)</w:t>
            </w:r>
            <w:r w:rsidR="003172C3" w:rsidRPr="00394C82">
              <w:rPr>
                <w:lang w:val="en-US"/>
              </w:rPr>
              <w:t xml:space="preserve"> (*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2440ED22" w14:textId="77777777" w:rsidR="0008140A" w:rsidRPr="00394C82" w:rsidRDefault="0008140A">
            <w:pPr>
              <w:rPr>
                <w:lang w:val="en-US"/>
              </w:rPr>
            </w:pPr>
            <w:r w:rsidRPr="00394C82">
              <w:rPr>
                <w:lang w:val="en-US"/>
              </w:rPr>
              <w:t>FER</w:t>
            </w:r>
          </w:p>
          <w:p w14:paraId="69D603B2" w14:textId="77777777" w:rsidR="0008140A" w:rsidRPr="00394C82" w:rsidRDefault="0008140A">
            <w:pPr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30342648" w14:textId="77777777" w:rsidR="0008140A" w:rsidRPr="00394C82" w:rsidRDefault="0008140A">
            <w:pPr>
              <w:rPr>
                <w:lang w:val="en-US"/>
              </w:rPr>
            </w:pPr>
            <w:proofErr w:type="gramStart"/>
            <w:r w:rsidRPr="00394C82">
              <w:rPr>
                <w:lang w:val="en-US"/>
              </w:rPr>
              <w:t>Requirements</w:t>
            </w:r>
            <w:r w:rsidRPr="00394C82">
              <w:rPr>
                <w:vertAlign w:val="superscript"/>
                <w:lang w:val="en-US"/>
              </w:rPr>
              <w:t>(</w:t>
            </w:r>
            <w:proofErr w:type="gramEnd"/>
            <w:r w:rsidRPr="00394C82">
              <w:rPr>
                <w:lang w:val="en-US"/>
              </w:rPr>
              <w:t>**</w:t>
            </w:r>
          </w:p>
        </w:tc>
      </w:tr>
      <w:tr w:rsidR="00A65580" w:rsidRPr="00394C82" w14:paraId="551140B4" w14:textId="77777777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266007CE" w14:textId="2556357E" w:rsidR="00A65580" w:rsidRPr="00394C82" w:rsidRDefault="00A65580" w:rsidP="31005D3A">
            <w:pPr>
              <w:spacing w:after="0"/>
              <w:rPr>
                <w:rFonts w:cs="Arial"/>
                <w:b/>
                <w:bCs/>
                <w:lang w:val="en-US"/>
              </w:rPr>
            </w:pPr>
            <w:r w:rsidRPr="00394C82">
              <w:rPr>
                <w:rFonts w:cs="Arial"/>
                <w:b/>
                <w:bCs/>
                <w:lang w:val="en-US"/>
              </w:rPr>
              <w:t xml:space="preserve">Cinematic/Mixed/Music 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D182AB9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BE096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3AB1E" w14:textId="77777777" w:rsidR="00A65580" w:rsidRPr="00394C82" w:rsidRDefault="00A65580">
            <w:pPr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60410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7.2 kbps (WB) OR</w:t>
            </w:r>
          </w:p>
          <w:p w14:paraId="4E16A052" w14:textId="77777777" w:rsidR="00A65580" w:rsidRPr="00394C82" w:rsidRDefault="00A65580">
            <w:pPr>
              <w:rPr>
                <w:lang w:val="en-US"/>
              </w:rPr>
            </w:pPr>
            <w:r w:rsidRPr="00394C82">
              <w:rPr>
                <w:b/>
                <w:lang w:val="en-US"/>
              </w:rPr>
              <w:t>BT EVS @ 5x 5.9 kbps (WB)</w:t>
            </w:r>
          </w:p>
        </w:tc>
      </w:tr>
      <w:tr w:rsidR="00A65580" w:rsidRPr="00394C82" w14:paraId="4AC82290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C2E35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B5618D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C1DD6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5FC17CBF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12CF2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8.0 kbps (WB) OR</w:t>
            </w:r>
          </w:p>
          <w:p w14:paraId="5256109C" w14:textId="77777777" w:rsidR="00A65580" w:rsidRPr="00394C82" w:rsidRDefault="00A65580">
            <w:pPr>
              <w:rPr>
                <w:lang w:val="en-US"/>
              </w:rPr>
            </w:pPr>
            <w:r w:rsidRPr="00394C82">
              <w:rPr>
                <w:b/>
                <w:lang w:val="en-US"/>
              </w:rPr>
              <w:t>BT EVS @ 5x 7.2 kbps (WB)</w:t>
            </w:r>
          </w:p>
        </w:tc>
      </w:tr>
      <w:tr w:rsidR="00A65580" w:rsidRPr="00394C82" w14:paraId="608B93BA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E2CBBF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AF4BA1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F55967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537365D6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31107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13.2 kbps (WB) OR</w:t>
            </w:r>
          </w:p>
          <w:p w14:paraId="2000FA35" w14:textId="77777777" w:rsidR="00A65580" w:rsidRPr="00394C82" w:rsidRDefault="00A65580">
            <w:pPr>
              <w:rPr>
                <w:lang w:val="en-US"/>
              </w:rPr>
            </w:pPr>
            <w:r w:rsidRPr="00394C82">
              <w:rPr>
                <w:b/>
                <w:lang w:val="en-US"/>
              </w:rPr>
              <w:t>BT EVS @ 5x 9.6 kbps (WB)</w:t>
            </w:r>
          </w:p>
        </w:tc>
      </w:tr>
      <w:tr w:rsidR="00A65580" w:rsidRPr="00394C82" w14:paraId="12609BCB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AF238E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F3E863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6E3B9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50FB0E2B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F0C49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16.4 kbps (WB) OR</w:t>
            </w:r>
          </w:p>
          <w:p w14:paraId="183708FD" w14:textId="77777777" w:rsidR="00A65580" w:rsidRPr="00394C82" w:rsidRDefault="00A65580">
            <w:pPr>
              <w:rPr>
                <w:rFonts w:cs="Calibri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5x 13.2 kbps (WB)</w:t>
            </w:r>
          </w:p>
        </w:tc>
      </w:tr>
      <w:tr w:rsidR="00A65580" w:rsidRPr="00394C82" w14:paraId="3E35953D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4571F8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320BEA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FDB2A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5A8794DA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BED18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5x 24.4 kbps (WB) OR</w:t>
            </w:r>
          </w:p>
          <w:p w14:paraId="5CD3A389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5x 16.4 kbps (WB)</w:t>
            </w:r>
          </w:p>
        </w:tc>
      </w:tr>
      <w:tr w:rsidR="00A65580" w:rsidRPr="00394C82" w14:paraId="770959C6" w14:textId="77777777">
        <w:trPr>
          <w:trHeight w:val="22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AB102A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97EE47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CFD85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51B6CE74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9A845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24.4 kbps (WB) OR</w:t>
            </w:r>
          </w:p>
          <w:p w14:paraId="73394497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16.4 kbps (WB)</w:t>
            </w:r>
          </w:p>
        </w:tc>
      </w:tr>
      <w:tr w:rsidR="00A65580" w:rsidRPr="00394C82" w14:paraId="2141E254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C60A20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7F3795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40D51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37FFD37D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2F0D7E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32 kbps (WB) OR</w:t>
            </w:r>
          </w:p>
          <w:p w14:paraId="132583E7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24.4 kbps (WB)</w:t>
            </w:r>
          </w:p>
        </w:tc>
      </w:tr>
      <w:tr w:rsidR="00A65580" w:rsidRPr="00394C82" w14:paraId="454B6E52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9466D6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3A1409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F4D26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69DF8744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CFD99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5x 48 kbps (WB) OR</w:t>
            </w:r>
          </w:p>
          <w:p w14:paraId="0A99B1EC" w14:textId="77777777" w:rsidR="00A65580" w:rsidRPr="00394C82" w:rsidRDefault="00A65580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5x 32 kbps (WB)</w:t>
            </w:r>
          </w:p>
        </w:tc>
      </w:tr>
      <w:tr w:rsidR="00A65580" w:rsidRPr="00394C82" w14:paraId="5AB992EB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4137B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FC51C4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D99E41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0898D31F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67CBB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48 kbps (WB) OR</w:t>
            </w:r>
          </w:p>
          <w:p w14:paraId="165BCC4E" w14:textId="77777777" w:rsidR="00A65580" w:rsidRPr="00394C82" w:rsidRDefault="00A65580">
            <w:pPr>
              <w:rPr>
                <w:rFonts w:cs="Arial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5x 32 kbps (WB)</w:t>
            </w:r>
          </w:p>
        </w:tc>
      </w:tr>
      <w:tr w:rsidR="00A65580" w:rsidRPr="00394C82" w14:paraId="64648CAF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461F42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29F14E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B1E5E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5068DE9B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4EAF3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64 kbps (WB) OR</w:t>
            </w:r>
          </w:p>
          <w:p w14:paraId="063618DD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48 kbps (WB)</w:t>
            </w:r>
          </w:p>
        </w:tc>
      </w:tr>
      <w:tr w:rsidR="00A65580" w:rsidRPr="00394C82" w14:paraId="5F405A91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5F5F8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9DDE5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279E1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567" w:type="dxa"/>
            <w:vAlign w:val="center"/>
          </w:tcPr>
          <w:p w14:paraId="62BA69F4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D78D8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96 kbps (WB) OR</w:t>
            </w:r>
          </w:p>
          <w:p w14:paraId="6D11CF08" w14:textId="3E688E5A" w:rsidR="00A65580" w:rsidRPr="00394C82" w:rsidRDefault="00A65580" w:rsidP="31005D3A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5x 64 kbps (WB)</w:t>
            </w:r>
          </w:p>
        </w:tc>
      </w:tr>
      <w:tr w:rsidR="00A65580" w:rsidRPr="00394C82" w14:paraId="3934AC7F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F65D6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29192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744CF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4507B0EF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02BD7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128 kbps (WB) OR</w:t>
            </w:r>
          </w:p>
          <w:p w14:paraId="43EEBF7B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96 kbps (WB)</w:t>
            </w:r>
          </w:p>
        </w:tc>
      </w:tr>
      <w:tr w:rsidR="00A65580" w:rsidRPr="00394C82" w14:paraId="0E19074A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CA63AC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535E87AA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SWB</w:t>
            </w:r>
          </w:p>
          <w:p w14:paraId="6C8757DA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230E5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24.4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A8DD8" w14:textId="77777777" w:rsidR="00A65580" w:rsidRPr="00394C82" w:rsidRDefault="00A65580">
            <w:pPr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C6166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7.2 kbps (WB) OR</w:t>
            </w:r>
          </w:p>
          <w:p w14:paraId="71315F11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5.9 kbps (WB)</w:t>
            </w:r>
          </w:p>
        </w:tc>
      </w:tr>
      <w:tr w:rsidR="00A65580" w:rsidRPr="00394C82" w14:paraId="3775408A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395BF3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8970B7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5E4A2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241117FC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CEB18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8.0 kbps (WB) OR</w:t>
            </w:r>
          </w:p>
          <w:p w14:paraId="3183AE58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7.2 kbps (WB)</w:t>
            </w:r>
          </w:p>
          <w:p w14:paraId="23C42968" w14:textId="77777777" w:rsidR="00A65580" w:rsidRPr="00394C82" w:rsidRDefault="00A65580">
            <w:pPr>
              <w:rPr>
                <w:b/>
                <w:lang w:val="en-US"/>
              </w:rPr>
            </w:pPr>
          </w:p>
        </w:tc>
      </w:tr>
      <w:tr w:rsidR="00A65580" w:rsidRPr="00394C82" w14:paraId="55D14641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39CC18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578604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D245D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7728E69D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B5287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13.2 kbps (SWB) OR</w:t>
            </w:r>
          </w:p>
          <w:p w14:paraId="4DC9E7DF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9.6 kbps (SWB)</w:t>
            </w:r>
          </w:p>
        </w:tc>
      </w:tr>
      <w:tr w:rsidR="00A65580" w:rsidRPr="00394C82" w14:paraId="59233C5F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810933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4ABE58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5277B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7078A100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60288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16.4 kbps (SWB) OR</w:t>
            </w:r>
          </w:p>
          <w:p w14:paraId="50BC0BF3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13.2 kbps (SWB)</w:t>
            </w:r>
          </w:p>
        </w:tc>
      </w:tr>
      <w:tr w:rsidR="00A65580" w:rsidRPr="00394C82" w14:paraId="249E807D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CFF336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B22B45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2C8F0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045374FC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76847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5x 24.4 kbps (SWB/FB) OR</w:t>
            </w:r>
          </w:p>
          <w:p w14:paraId="050825CB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5x 16.4 kbps (SWB)</w:t>
            </w:r>
          </w:p>
        </w:tc>
      </w:tr>
      <w:tr w:rsidR="00A65580" w:rsidRPr="00394C82" w14:paraId="167651B6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B40789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920196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3CA35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5D81309D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11D93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24.4 kbps (SWB/FB) OR</w:t>
            </w:r>
          </w:p>
          <w:p w14:paraId="7AB89698" w14:textId="77777777" w:rsidR="00A65580" w:rsidRPr="00394C82" w:rsidRDefault="00A65580">
            <w:pPr>
              <w:spacing w:after="0"/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16.4 kbps (SWB)</w:t>
            </w:r>
          </w:p>
        </w:tc>
      </w:tr>
      <w:tr w:rsidR="00A65580" w:rsidRPr="00394C82" w14:paraId="761E711C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97CC5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4809C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6C1DA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</w:tcPr>
          <w:p w14:paraId="52A7B896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4EC08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32 kbps (SWB/FB) OR</w:t>
            </w:r>
          </w:p>
          <w:p w14:paraId="442FBACF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24.4 kbps (SWB/FB)</w:t>
            </w:r>
          </w:p>
        </w:tc>
      </w:tr>
      <w:tr w:rsidR="00A65580" w:rsidRPr="00394C82" w14:paraId="7C7BF1AA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E63E2E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EC19B2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270DF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59D0DF1F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BC9BF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5x 48 kbps (SWB/FB) OR</w:t>
            </w:r>
          </w:p>
          <w:p w14:paraId="21C7790F" w14:textId="77777777" w:rsidR="00A65580" w:rsidRPr="00394C82" w:rsidRDefault="00A65580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5x 32 kbps (SWB/FB)</w:t>
            </w:r>
          </w:p>
        </w:tc>
      </w:tr>
      <w:tr w:rsidR="00A65580" w:rsidRPr="00394C82" w14:paraId="35AA46A1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2EFF5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C64BE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1A598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259A6028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7E979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48 kbps (SWB/FB) OR</w:t>
            </w:r>
          </w:p>
          <w:p w14:paraId="59949F25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32 kbps (SWB/FB)</w:t>
            </w:r>
          </w:p>
        </w:tc>
      </w:tr>
      <w:tr w:rsidR="00A65580" w:rsidRPr="00394C82" w14:paraId="788E9413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44F73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8DB21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B2721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4FE8E1ED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9EE21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64 kbps (SWB/FB) OR</w:t>
            </w:r>
          </w:p>
          <w:p w14:paraId="6D91419A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48 kbps (SWB/FB)</w:t>
            </w:r>
          </w:p>
        </w:tc>
      </w:tr>
      <w:tr w:rsidR="00A65580" w:rsidRPr="00394C82" w14:paraId="2ECE60FE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382BC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B1415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E1C6E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567" w:type="dxa"/>
            <w:vAlign w:val="center"/>
          </w:tcPr>
          <w:p w14:paraId="23A587A5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3134D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96 kbps (SWB/FB) OR</w:t>
            </w:r>
          </w:p>
          <w:p w14:paraId="6F085C6B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64 kbps (SWB/FB)</w:t>
            </w:r>
          </w:p>
        </w:tc>
      </w:tr>
      <w:tr w:rsidR="00A65580" w:rsidRPr="00394C82" w14:paraId="495DD23D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BCE4F" w14:textId="77777777" w:rsidR="00A65580" w:rsidRPr="00394C82" w:rsidRDefault="00A65580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684F7" w14:textId="77777777" w:rsidR="00A65580" w:rsidRPr="00394C82" w:rsidRDefault="00A65580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7D085" w14:textId="77777777" w:rsidR="00A65580" w:rsidRPr="00394C82" w:rsidRDefault="00A65580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6EC76185" w14:textId="77777777" w:rsidR="00A65580" w:rsidRPr="00394C82" w:rsidRDefault="00A65580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800B0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5x 128 kbps (SWB/FB) OR</w:t>
            </w:r>
          </w:p>
          <w:p w14:paraId="622F3DAC" w14:textId="77777777" w:rsidR="00A65580" w:rsidRPr="00394C82" w:rsidRDefault="00A65580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5x 96 kbps (SWB/FB)</w:t>
            </w:r>
          </w:p>
        </w:tc>
      </w:tr>
    </w:tbl>
    <w:p w14:paraId="357B28BB" w14:textId="14F28A12" w:rsidR="003172C3" w:rsidRPr="00394C82" w:rsidRDefault="003172C3" w:rsidP="00446B63">
      <w:pPr>
        <w:rPr>
          <w:vertAlign w:val="superscript"/>
          <w:lang w:val="en-US"/>
        </w:rPr>
      </w:pPr>
      <w:r w:rsidRPr="00394C82">
        <w:rPr>
          <w:vertAlign w:val="superscript"/>
          <w:lang w:val="en-US"/>
        </w:rPr>
        <w:t xml:space="preserve">(* </w:t>
      </w:r>
      <w:r w:rsidRPr="00394C82">
        <w:rPr>
          <w:lang w:val="en-US"/>
        </w:rPr>
        <w:t>Bitrates equal and lower than 16.4 kbits/s shall be excluded from selection due to lack of reasonable multi-mono EVS reference</w:t>
      </w:r>
    </w:p>
    <w:p w14:paraId="44C21F08" w14:textId="48105434" w:rsidR="00446B63" w:rsidRPr="00394C82" w:rsidRDefault="00446B63" w:rsidP="00446B63">
      <w:pPr>
        <w:rPr>
          <w:lang w:val="en-US"/>
        </w:rPr>
      </w:pPr>
      <w:r w:rsidRPr="00394C82">
        <w:rPr>
          <w:vertAlign w:val="superscript"/>
          <w:lang w:val="en-US"/>
        </w:rPr>
        <w:t>(*</w:t>
      </w:r>
      <w:r w:rsidR="003172C3" w:rsidRPr="00394C82">
        <w:rPr>
          <w:vertAlign w:val="superscript"/>
          <w:lang w:val="en-US"/>
        </w:rPr>
        <w:t>*</w:t>
      </w:r>
      <w:r w:rsidRPr="00394C82">
        <w:rPr>
          <w:lang w:val="en-US"/>
        </w:rPr>
        <w:t xml:space="preserve"> The multi-mono EVS reference shall be produced by individual EVS coding of the 6 individual channels</w:t>
      </w:r>
    </w:p>
    <w:p w14:paraId="728A2D5E" w14:textId="08403BB3" w:rsidR="00446B63" w:rsidRPr="00394C82" w:rsidRDefault="00446B63" w:rsidP="00446B63">
      <w:pPr>
        <w:pStyle w:val="H3"/>
      </w:pPr>
      <w:r w:rsidRPr="00394C82">
        <w:t>2</w:t>
      </w:r>
      <w:r w:rsidRPr="00394C82">
        <w:tab/>
      </w:r>
      <w:proofErr w:type="gramStart"/>
      <w:r w:rsidRPr="00394C82">
        <w:t>Multi-Channel</w:t>
      </w:r>
      <w:proofErr w:type="gramEnd"/>
      <w:r w:rsidRPr="00394C82">
        <w:t xml:space="preserve"> 7.1</w:t>
      </w:r>
    </w:p>
    <w:p w14:paraId="39FB64B6" w14:textId="77777777" w:rsidR="00446B63" w:rsidRPr="00394C82" w:rsidRDefault="00446B63" w:rsidP="00446B63">
      <w:pPr>
        <w:pStyle w:val="ListParagraph"/>
        <w:ind w:left="0"/>
      </w:pPr>
    </w:p>
    <w:p w14:paraId="7C5373CE" w14:textId="4769F535" w:rsidR="00446B63" w:rsidRPr="00394C82" w:rsidRDefault="00446B63" w:rsidP="00446B63">
      <w:pPr>
        <w:rPr>
          <w:lang w:val="en-US"/>
        </w:rPr>
      </w:pPr>
      <w:r w:rsidRPr="00394C82">
        <w:rPr>
          <w:b/>
          <w:lang w:val="en-US"/>
        </w:rPr>
        <w:t xml:space="preserve">High-level definition of </w:t>
      </w:r>
      <w:proofErr w:type="gramStart"/>
      <w:r w:rsidRPr="00394C82">
        <w:rPr>
          <w:b/>
          <w:lang w:val="en-US"/>
        </w:rPr>
        <w:t>Multi-Channel</w:t>
      </w:r>
      <w:proofErr w:type="gramEnd"/>
      <w:r w:rsidRPr="00394C82">
        <w:rPr>
          <w:b/>
          <w:lang w:val="en-US"/>
        </w:rPr>
        <w:t xml:space="preserve"> </w:t>
      </w:r>
      <w:r w:rsidR="00072EE1" w:rsidRPr="00394C82">
        <w:rPr>
          <w:b/>
          <w:lang w:val="en-US"/>
        </w:rPr>
        <w:t>7</w:t>
      </w:r>
      <w:r w:rsidRPr="00394C82">
        <w:rPr>
          <w:b/>
          <w:lang w:val="en-US"/>
        </w:rPr>
        <w:t>.1 requirements</w:t>
      </w:r>
    </w:p>
    <w:p w14:paraId="288E8FF0" w14:textId="77777777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general requirement is that IVAS operated at rate X shall either </w:t>
      </w:r>
    </w:p>
    <w:p w14:paraId="0034A576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be better than the EVS multi-mono system, where each EVS instance is operated at the closest bit rate to X/7. </w:t>
      </w:r>
    </w:p>
    <w:p w14:paraId="7EBC46FA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or be no worse than the EVS multi-mono system, where each EVS instance is operated at the next higher available EVS bit rate than the EVS bitrate closest to X/7. </w:t>
      </w:r>
    </w:p>
    <w:p w14:paraId="17FBDDFC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For the EVS multi-mono system, the LFE </w:t>
      </w:r>
      <w:proofErr w:type="gramStart"/>
      <w:r w:rsidRPr="00394C82">
        <w:t>is considered to be</w:t>
      </w:r>
      <w:proofErr w:type="gramEnd"/>
      <w:r w:rsidRPr="00394C82">
        <w:t xml:space="preserve"> encoded with EVS 9.6 kbit/s NB.</w:t>
      </w:r>
    </w:p>
    <w:p w14:paraId="497FB5BB" w14:textId="77777777" w:rsidR="00A33BF5" w:rsidRPr="00394C82" w:rsidRDefault="00A33BF5" w:rsidP="00446B63">
      <w:pPr>
        <w:rPr>
          <w:b/>
          <w:bCs/>
          <w:lang w:val="en-US"/>
        </w:rPr>
      </w:pPr>
    </w:p>
    <w:p w14:paraId="247AB1E8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bCs/>
          <w:lang w:val="en-US"/>
        </w:rPr>
        <w:t>Detailed Multi-Channel 7.1</w:t>
      </w:r>
      <w:r w:rsidRPr="00394C82">
        <w:rPr>
          <w:b/>
          <w:lang w:val="en-US"/>
        </w:rPr>
        <w:t xml:space="preserve"> requirements</w:t>
      </w:r>
    </w:p>
    <w:p w14:paraId="1207C68F" w14:textId="0A9F03B0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following table illustrates corresponding detailed performance requirements for </w:t>
      </w:r>
      <w:proofErr w:type="gramStart"/>
      <w:r w:rsidR="006C5017" w:rsidRPr="00394C82">
        <w:rPr>
          <w:lang w:val="en-US"/>
        </w:rPr>
        <w:t>Multi-channel</w:t>
      </w:r>
      <w:proofErr w:type="gramEnd"/>
      <w:r w:rsidR="006C5017" w:rsidRPr="00394C82">
        <w:rPr>
          <w:lang w:val="en-US"/>
        </w:rPr>
        <w:t xml:space="preserve"> 7.1</w:t>
      </w:r>
      <w:r w:rsidRPr="00394C82">
        <w:rPr>
          <w:lang w:val="en-US"/>
        </w:rPr>
        <w:t xml:space="preserve"> audio content:</w:t>
      </w: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4568"/>
      </w:tblGrid>
      <w:tr w:rsidR="008434A5" w:rsidRPr="00394C82" w14:paraId="4F977C8E" w14:textId="77777777" w:rsidTr="00CA3A02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4F59150B" w14:textId="77777777" w:rsidR="008434A5" w:rsidRPr="00394C82" w:rsidRDefault="008434A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Category</w:t>
            </w:r>
          </w:p>
          <w:p w14:paraId="27893092" w14:textId="77777777" w:rsidR="008434A5" w:rsidRPr="00394C82" w:rsidRDefault="008434A5">
            <w:pPr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55192841" w14:textId="77777777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BW</w:t>
            </w:r>
          </w:p>
          <w:p w14:paraId="412A2FF0" w14:textId="77777777" w:rsidR="008434A5" w:rsidRPr="00394C82" w:rsidRDefault="008434A5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0A7DDA5D" w14:textId="2C4D886B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Bitrate (kbit/</w:t>
            </w:r>
            <w:proofErr w:type="gramStart"/>
            <w:r w:rsidRPr="00394C82">
              <w:rPr>
                <w:lang w:val="en-US"/>
              </w:rPr>
              <w:t>s)</w:t>
            </w:r>
            <w:r w:rsidR="002B7DA0">
              <w:rPr>
                <w:lang w:val="en-US"/>
              </w:rPr>
              <w:t>(</w:t>
            </w:r>
            <w:proofErr w:type="gramEnd"/>
            <w:r w:rsidR="002B7DA0" w:rsidRPr="001B07EB">
              <w:rPr>
                <w:vertAlign w:val="superscript"/>
                <w:lang w:val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92EE2E7" w14:textId="77777777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FER</w:t>
            </w:r>
          </w:p>
          <w:p w14:paraId="36C3657A" w14:textId="77777777" w:rsidR="008434A5" w:rsidRPr="00394C82" w:rsidRDefault="008434A5">
            <w:pPr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2D2DC2D0" w14:textId="23BCCC04" w:rsidR="008434A5" w:rsidRPr="00394C82" w:rsidRDefault="008434A5">
            <w:pPr>
              <w:rPr>
                <w:lang w:val="en-US"/>
              </w:rPr>
            </w:pPr>
            <w:proofErr w:type="gramStart"/>
            <w:r w:rsidRPr="00394C82">
              <w:rPr>
                <w:lang w:val="en-US"/>
              </w:rPr>
              <w:t>Requirements</w:t>
            </w:r>
            <w:r w:rsidRPr="00394C82">
              <w:rPr>
                <w:vertAlign w:val="superscript"/>
                <w:lang w:val="en-US"/>
              </w:rPr>
              <w:t>(</w:t>
            </w:r>
            <w:proofErr w:type="gramEnd"/>
            <w:r w:rsidRPr="001B07EB">
              <w:rPr>
                <w:vertAlign w:val="superscript"/>
                <w:lang w:val="en-US"/>
              </w:rPr>
              <w:t>*</w:t>
            </w:r>
            <w:r w:rsidR="002B7DA0" w:rsidRPr="001B07EB">
              <w:rPr>
                <w:vertAlign w:val="superscript"/>
                <w:lang w:val="en-US"/>
              </w:rPr>
              <w:t>*</w:t>
            </w:r>
          </w:p>
        </w:tc>
      </w:tr>
      <w:tr w:rsidR="00443156" w:rsidRPr="00394C82" w14:paraId="705236F5" w14:textId="77777777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01923483" w14:textId="628AE459" w:rsidR="00443156" w:rsidRPr="00394C82" w:rsidRDefault="00443156" w:rsidP="31005D3A">
            <w:pPr>
              <w:spacing w:after="0"/>
              <w:rPr>
                <w:rFonts w:cs="Arial"/>
                <w:b/>
                <w:bCs/>
                <w:lang w:val="en-US"/>
              </w:rPr>
            </w:pPr>
            <w:r w:rsidRPr="00394C82">
              <w:rPr>
                <w:rFonts w:cs="Arial"/>
                <w:b/>
                <w:bCs/>
                <w:lang w:val="en-US"/>
              </w:rPr>
              <w:t>Cinematic/Mixed/Music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0F52402" w14:textId="77777777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35731" w14:textId="6F1A19E4" w:rsidR="00443156" w:rsidRPr="00394C82" w:rsidRDefault="00443156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567" w:type="dxa"/>
            <w:vMerge w:val="restart"/>
            <w:hideMark/>
          </w:tcPr>
          <w:p w14:paraId="7AB690D9" w14:textId="77777777" w:rsidR="00443156" w:rsidRPr="00394C82" w:rsidRDefault="00443156" w:rsidP="001B07EB">
            <w:pPr>
              <w:jc w:val="center"/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  <w:p w14:paraId="5EE4B868" w14:textId="53AEF9EB" w:rsidR="00443156" w:rsidRPr="00394C82" w:rsidRDefault="00443156" w:rsidP="001B07EB">
            <w:pPr>
              <w:jc w:val="center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037A3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7.2 kbps (WB) OR</w:t>
            </w:r>
          </w:p>
          <w:p w14:paraId="5134C40E" w14:textId="21435324" w:rsidR="00443156" w:rsidRPr="00394C82" w:rsidRDefault="00443156">
            <w:pPr>
              <w:rPr>
                <w:highlight w:val="yellow"/>
                <w:lang w:val="en-US"/>
              </w:rPr>
            </w:pPr>
            <w:r w:rsidRPr="00394C82">
              <w:rPr>
                <w:b/>
                <w:lang w:val="en-US"/>
              </w:rPr>
              <w:t>BT EVS @ 7x 5.9 kbps (WB)</w:t>
            </w:r>
          </w:p>
        </w:tc>
      </w:tr>
      <w:tr w:rsidR="00443156" w:rsidRPr="00394C82" w14:paraId="7B9A5035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34819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C19A90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3319F" w14:textId="115D31E9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77A37A26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0FED5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8.0 kbps (WB) OR</w:t>
            </w:r>
          </w:p>
          <w:p w14:paraId="154B0F65" w14:textId="61C033C8" w:rsidR="00443156" w:rsidRPr="00394C82" w:rsidRDefault="00443156">
            <w:pPr>
              <w:rPr>
                <w:lang w:val="en-US"/>
              </w:rPr>
            </w:pPr>
            <w:r w:rsidRPr="00394C82">
              <w:rPr>
                <w:b/>
                <w:lang w:val="en-US"/>
              </w:rPr>
              <w:t>BT EVS @ 7x 7.2 kbps (WB)</w:t>
            </w:r>
          </w:p>
        </w:tc>
      </w:tr>
      <w:tr w:rsidR="00443156" w:rsidRPr="00394C82" w14:paraId="6EDE7176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03FC22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ECA05C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0B480" w14:textId="258F5C0B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4EA96C7D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54136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13.2 kbps (WB) OR</w:t>
            </w:r>
          </w:p>
          <w:p w14:paraId="226DF1B5" w14:textId="19B1F667" w:rsidR="00443156" w:rsidRPr="00394C82" w:rsidRDefault="00443156">
            <w:pPr>
              <w:rPr>
                <w:lang w:val="en-US"/>
              </w:rPr>
            </w:pPr>
            <w:r w:rsidRPr="00394C82">
              <w:rPr>
                <w:b/>
                <w:lang w:val="en-US"/>
              </w:rPr>
              <w:t>BT EVS @ 7x 9.6 kbps (WB)</w:t>
            </w:r>
          </w:p>
        </w:tc>
      </w:tr>
      <w:tr w:rsidR="00443156" w:rsidRPr="00394C82" w14:paraId="46108708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B3AB5C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C1CD0E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44363" w14:textId="5B467AE6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3DFA1ABC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E908B" w14:textId="77777777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7x 16.4 kbps (WB) OR</w:t>
            </w:r>
          </w:p>
          <w:p w14:paraId="1275A390" w14:textId="44FA8C7E" w:rsidR="00443156" w:rsidRPr="00394C82" w:rsidRDefault="00443156">
            <w:pPr>
              <w:rPr>
                <w:rFonts w:cs="Calibri"/>
                <w:b/>
                <w:color w:val="000000"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7x 13.2 kbps (WB)</w:t>
            </w:r>
          </w:p>
        </w:tc>
      </w:tr>
      <w:tr w:rsidR="00443156" w:rsidRPr="00394C82" w14:paraId="56A266D7" w14:textId="77777777">
        <w:trPr>
          <w:trHeight w:val="9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90ED5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5ABB72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5FBD9" w14:textId="5AECA267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7E2BB947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A41C7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16.4 kbps (WB) OR</w:t>
            </w:r>
          </w:p>
          <w:p w14:paraId="1640FFCF" w14:textId="6CF73FE1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 w:rsidDel="001A4DC9">
              <w:rPr>
                <w:b/>
                <w:bCs/>
                <w:lang w:val="en-US"/>
              </w:rPr>
              <w:t>BT EVS @ 7x 13.2 kbps (WB)</w:t>
            </w:r>
          </w:p>
        </w:tc>
      </w:tr>
      <w:tr w:rsidR="00443156" w:rsidRPr="00394C82" w14:paraId="67B72419" w14:textId="77777777">
        <w:trPr>
          <w:trHeight w:val="222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501A40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BE26B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9DC30" w14:textId="645A7CD1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0D811BEB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14AF7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24.4 kbps (WB) OR</w:t>
            </w:r>
          </w:p>
          <w:p w14:paraId="4B2BBB24" w14:textId="25E0291A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16.4 kbps (WB)</w:t>
            </w:r>
          </w:p>
        </w:tc>
      </w:tr>
      <w:tr w:rsidR="00443156" w:rsidRPr="00394C82" w14:paraId="4293B2E2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F0D2FB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DAE9B5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4AEC8" w14:textId="23957E99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56F1E308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648E0" w14:textId="77777777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7x 32 kbps (WB) OR</w:t>
            </w:r>
          </w:p>
          <w:p w14:paraId="232AF8B3" w14:textId="253B32A6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7x 24.4 kbps (WB)</w:t>
            </w:r>
          </w:p>
        </w:tc>
      </w:tr>
      <w:tr w:rsidR="00443156" w:rsidRPr="00394C82" w14:paraId="772B748F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42695C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D0BF6C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C5346" w14:textId="6B12D5AE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13237162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98F6C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32 kbps (WB) OR</w:t>
            </w:r>
          </w:p>
          <w:p w14:paraId="081DB813" w14:textId="41BE3698" w:rsidR="00443156" w:rsidRPr="00394C82" w:rsidRDefault="00443156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00394C82" w:rsidDel="001A4DC9">
              <w:rPr>
                <w:b/>
                <w:bCs/>
                <w:lang w:val="en-US"/>
              </w:rPr>
              <w:t>BT EVS @ 7x 24.4 kbps (WB)</w:t>
            </w:r>
          </w:p>
        </w:tc>
      </w:tr>
      <w:tr w:rsidR="00443156" w:rsidRPr="00394C82" w14:paraId="264B2212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2392F9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CA5291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E6509" w14:textId="3941394A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2906D460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DACBE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48 kbps (WB) OR</w:t>
            </w:r>
          </w:p>
          <w:p w14:paraId="23FFC591" w14:textId="2D823A19" w:rsidR="00443156" w:rsidRPr="00394C82" w:rsidRDefault="00443156">
            <w:pPr>
              <w:rPr>
                <w:rFonts w:cs="Arial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7x 32 kbps (WB)</w:t>
            </w:r>
          </w:p>
        </w:tc>
      </w:tr>
      <w:tr w:rsidR="00443156" w:rsidRPr="00394C82" w14:paraId="112788BD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66D093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5C6E8C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9ADDA" w14:textId="77FB94E4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  <w:hideMark/>
          </w:tcPr>
          <w:p w14:paraId="415F587D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F112E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64 kbps (WB) OR</w:t>
            </w:r>
          </w:p>
          <w:p w14:paraId="17DCEAC7" w14:textId="35D5AB12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48 kbps (WB)</w:t>
            </w:r>
          </w:p>
        </w:tc>
      </w:tr>
      <w:tr w:rsidR="00443156" w:rsidRPr="00394C82" w14:paraId="3404B363" w14:textId="77777777">
        <w:trPr>
          <w:trHeight w:val="283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56495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086E1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3204C" w14:textId="6110ABC0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221AC86F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A169D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96 kbps (WB) OR</w:t>
            </w:r>
          </w:p>
          <w:p w14:paraId="0A608616" w14:textId="7E932856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64 kbps (WB)</w:t>
            </w:r>
          </w:p>
        </w:tc>
      </w:tr>
      <w:tr w:rsidR="00443156" w:rsidRPr="00394C82" w14:paraId="5EC5B73E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C8A4BB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E6490D7" w14:textId="77777777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SWB</w:t>
            </w:r>
          </w:p>
          <w:p w14:paraId="7315927F" w14:textId="77777777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1FEDC" w14:textId="43E74580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567" w:type="dxa"/>
            <w:vMerge w:val="restart"/>
            <w:hideMark/>
          </w:tcPr>
          <w:p w14:paraId="44E1F6D2" w14:textId="77777777" w:rsidR="00443156" w:rsidRPr="00394C82" w:rsidRDefault="00443156" w:rsidP="001B07EB">
            <w:pPr>
              <w:jc w:val="center"/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  <w:p w14:paraId="6ABB06FA" w14:textId="3EEDD3C5" w:rsidR="00443156" w:rsidRPr="00394C82" w:rsidRDefault="00443156" w:rsidP="001B07EB">
            <w:pPr>
              <w:jc w:val="center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221BC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7.2 kbps (WB) OR</w:t>
            </w:r>
          </w:p>
          <w:p w14:paraId="6D57DCFD" w14:textId="41B4E1CB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5.9 kbps (WB)</w:t>
            </w:r>
          </w:p>
        </w:tc>
      </w:tr>
      <w:tr w:rsidR="00443156" w:rsidRPr="00394C82" w14:paraId="6C0826C5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139D90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908790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D6885" w14:textId="6E7F557D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7B8F7B8C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01A57F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8.0 kbps (WB) OR</w:t>
            </w:r>
          </w:p>
          <w:p w14:paraId="0E9B047F" w14:textId="6078964D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7.2 kbps (WB)</w:t>
            </w:r>
          </w:p>
        </w:tc>
      </w:tr>
      <w:tr w:rsidR="00443156" w:rsidRPr="00394C82" w14:paraId="2DAE40F6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43AF9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17090B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C2D9BD" w14:textId="0D2B0482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0A28137C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7D6CA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13.2 kbps (SWB) OR</w:t>
            </w:r>
          </w:p>
          <w:p w14:paraId="0C72DDA9" w14:textId="4836C466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9.6 kbps (SWB)</w:t>
            </w:r>
          </w:p>
        </w:tc>
      </w:tr>
      <w:tr w:rsidR="00443156" w:rsidRPr="00394C82" w14:paraId="115F85E8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FEE96C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D95B9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5AA9B" w14:textId="78195CCF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3A1ED254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860CC" w14:textId="77777777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7x 16.4 kbps (SWB) OR</w:t>
            </w:r>
          </w:p>
          <w:p w14:paraId="31332001" w14:textId="3A2DB149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7x 13.2 kbps (SWB)</w:t>
            </w:r>
          </w:p>
        </w:tc>
      </w:tr>
      <w:tr w:rsidR="00443156" w:rsidRPr="00394C82" w14:paraId="27B30955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A0C9F5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708A14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E0572" w14:textId="05F70049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32D3BAB6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C41EC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16.4 kbps (SWB) OR</w:t>
            </w:r>
          </w:p>
          <w:p w14:paraId="500695F0" w14:textId="680CEFC1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 w:rsidDel="001A4DC9">
              <w:rPr>
                <w:b/>
                <w:bCs/>
                <w:lang w:val="en-US"/>
              </w:rPr>
              <w:t>BT EVS @ 7x 13.2 kbps (SWB)</w:t>
            </w:r>
          </w:p>
        </w:tc>
      </w:tr>
      <w:tr w:rsidR="00443156" w:rsidRPr="00394C82" w14:paraId="7B87863F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79BFFF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C7635E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3BDCCC" w14:textId="53569AC0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02925B2D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BF95C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24.4 kbps (SWB/FB) OR</w:t>
            </w:r>
          </w:p>
          <w:p w14:paraId="26D95B12" w14:textId="1C471BA7" w:rsidR="00443156" w:rsidRPr="00394C82" w:rsidRDefault="00443156">
            <w:pPr>
              <w:spacing w:after="0"/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16.4 kbps (SWB)</w:t>
            </w:r>
          </w:p>
        </w:tc>
      </w:tr>
      <w:tr w:rsidR="00443156" w:rsidRPr="00394C82" w14:paraId="76D13170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60E62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283DE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9B351" w14:textId="6EFCA577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</w:tcPr>
          <w:p w14:paraId="7100F1D4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158BD" w14:textId="77777777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7x 32 kbps (SWB/FB) OR</w:t>
            </w:r>
          </w:p>
          <w:p w14:paraId="5F3E5F0C" w14:textId="03494CF0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7x 24.4 kbps (SWB/FB)</w:t>
            </w:r>
          </w:p>
        </w:tc>
      </w:tr>
      <w:tr w:rsidR="00443156" w:rsidRPr="00394C82" w14:paraId="19FE7343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628CF9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C70CE4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657E6" w14:textId="2E194730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29A700ED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12E26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32 kbps (SWB/FB) OR</w:t>
            </w:r>
          </w:p>
          <w:p w14:paraId="2A0B9922" w14:textId="3B833AFB" w:rsidR="00443156" w:rsidRPr="00394C82" w:rsidRDefault="00443156">
            <w:pPr>
              <w:rPr>
                <w:b/>
                <w:bCs/>
                <w:lang w:val="en-US"/>
              </w:rPr>
            </w:pPr>
            <w:r w:rsidRPr="00394C82" w:rsidDel="001A4DC9">
              <w:rPr>
                <w:b/>
                <w:bCs/>
                <w:lang w:val="en-US"/>
              </w:rPr>
              <w:t>BT EVS @ 7x 24.4 kbps (SWB/FB)</w:t>
            </w:r>
          </w:p>
        </w:tc>
      </w:tr>
      <w:tr w:rsidR="00443156" w:rsidRPr="00394C82" w14:paraId="1946F5FC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896DF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0D86E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BD19E" w14:textId="347A9636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75059C8C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7844C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48 kbps (SWB/FB) OR</w:t>
            </w:r>
          </w:p>
          <w:p w14:paraId="6908FFB7" w14:textId="5DCF371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32 kbps (SWB/FB)</w:t>
            </w:r>
          </w:p>
        </w:tc>
      </w:tr>
      <w:tr w:rsidR="00443156" w:rsidRPr="00394C82" w14:paraId="495664D4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78A9B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D2FC8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ECC79" w14:textId="71816503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</w:tcPr>
          <w:p w14:paraId="2E86F601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9F523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64 kbps (SWB/FB) OR</w:t>
            </w:r>
          </w:p>
          <w:p w14:paraId="271AC724" w14:textId="57152D62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48 kbps (SWB/FB)</w:t>
            </w:r>
          </w:p>
        </w:tc>
      </w:tr>
      <w:tr w:rsidR="00443156" w:rsidRPr="00394C82" w14:paraId="5DE8734A" w14:textId="77777777">
        <w:trPr>
          <w:trHeight w:val="70"/>
        </w:trPr>
        <w:tc>
          <w:tcPr>
            <w:tcW w:w="240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6EE10" w14:textId="77777777" w:rsidR="00443156" w:rsidRPr="00394C82" w:rsidRDefault="00443156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79583" w14:textId="77777777" w:rsidR="00443156" w:rsidRPr="00394C82" w:rsidRDefault="00443156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F70D2" w14:textId="627AEA4E" w:rsidR="00443156" w:rsidRPr="00394C82" w:rsidRDefault="00443156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3B5804E7" w14:textId="77777777" w:rsidR="00443156" w:rsidRPr="00394C82" w:rsidRDefault="00443156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BE418" w14:textId="77777777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7x 96 kbps (SWB/FB) OR</w:t>
            </w:r>
          </w:p>
          <w:p w14:paraId="07C9A5C0" w14:textId="132A04CC" w:rsidR="00443156" w:rsidRPr="00394C82" w:rsidRDefault="00443156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7x 64 kbps (SWB/FB)</w:t>
            </w:r>
          </w:p>
        </w:tc>
      </w:tr>
    </w:tbl>
    <w:p w14:paraId="669B7A78" w14:textId="2A4E66CC" w:rsidR="00C21E52" w:rsidRPr="00394C82" w:rsidRDefault="00C21E52" w:rsidP="00446B63">
      <w:pPr>
        <w:rPr>
          <w:lang w:val="en-US"/>
        </w:rPr>
      </w:pPr>
      <w:r w:rsidRPr="00394C82">
        <w:rPr>
          <w:lang w:val="en-US"/>
        </w:rPr>
        <w:t>(</w:t>
      </w:r>
      <w:r w:rsidRPr="001B07EB">
        <w:rPr>
          <w:vertAlign w:val="superscript"/>
          <w:lang w:val="en-US"/>
        </w:rPr>
        <w:t>*</w:t>
      </w:r>
      <w:r w:rsidRPr="00394C82">
        <w:rPr>
          <w:lang w:val="en-US"/>
        </w:rPr>
        <w:t xml:space="preserve"> Bitrates equal and lower than 24.4 kbits/s shall be excluded from selection due to lack of reasonable multi-mono EVS reference</w:t>
      </w:r>
    </w:p>
    <w:p w14:paraId="0D80FC5F" w14:textId="2C5B61E0" w:rsidR="00446B63" w:rsidRPr="00394C82" w:rsidRDefault="00446B63" w:rsidP="00446B63">
      <w:pPr>
        <w:rPr>
          <w:lang w:val="en-US"/>
        </w:rPr>
      </w:pPr>
      <w:r w:rsidRPr="001B07EB">
        <w:rPr>
          <w:lang w:val="en-US"/>
        </w:rPr>
        <w:t>(</w:t>
      </w:r>
      <w:r w:rsidRPr="00E84DB5">
        <w:rPr>
          <w:vertAlign w:val="superscript"/>
          <w:lang w:val="en-US"/>
        </w:rPr>
        <w:t>*</w:t>
      </w:r>
      <w:r w:rsidR="002B7DA0" w:rsidRPr="00E84DB5">
        <w:rPr>
          <w:vertAlign w:val="superscript"/>
          <w:lang w:val="en-US"/>
        </w:rPr>
        <w:t>*</w:t>
      </w:r>
      <w:r w:rsidRPr="00277B63">
        <w:rPr>
          <w:lang w:val="en-US"/>
        </w:rPr>
        <w:t xml:space="preserve"> </w:t>
      </w:r>
      <w:r w:rsidRPr="00394C82">
        <w:rPr>
          <w:lang w:val="en-US"/>
        </w:rPr>
        <w:t>The multi-mono EVS reference shall be produced by individual EVS coding of the 6 individual channels</w:t>
      </w:r>
    </w:p>
    <w:p w14:paraId="4E0C1075" w14:textId="77777777" w:rsidR="00446B63" w:rsidRPr="00394C82" w:rsidRDefault="00446B63" w:rsidP="00446B63">
      <w:pPr>
        <w:rPr>
          <w:strike/>
          <w:lang w:val="en-US"/>
        </w:rPr>
      </w:pPr>
    </w:p>
    <w:p w14:paraId="3FE03D6F" w14:textId="35FEC14E" w:rsidR="00446B63" w:rsidRPr="00394C82" w:rsidRDefault="00446B63" w:rsidP="00446B63">
      <w:pPr>
        <w:pStyle w:val="H3"/>
      </w:pPr>
      <w:r w:rsidRPr="00394C82">
        <w:t>3</w:t>
      </w:r>
      <w:r w:rsidRPr="00394C82">
        <w:tab/>
      </w:r>
      <w:proofErr w:type="gramStart"/>
      <w:r w:rsidRPr="00394C82">
        <w:t>Multi-Channel</w:t>
      </w:r>
      <w:proofErr w:type="gramEnd"/>
      <w:r w:rsidRPr="00394C82">
        <w:t xml:space="preserve"> 5.1+4</w:t>
      </w:r>
    </w:p>
    <w:p w14:paraId="18A19881" w14:textId="77777777" w:rsidR="00446B63" w:rsidRPr="00394C82" w:rsidRDefault="00446B63" w:rsidP="00446B63">
      <w:pPr>
        <w:pStyle w:val="ListParagraph"/>
        <w:ind w:left="0"/>
      </w:pPr>
    </w:p>
    <w:p w14:paraId="0A6443CA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lang w:val="en-US"/>
        </w:rPr>
        <w:t xml:space="preserve">High-level definition of </w:t>
      </w:r>
      <w:proofErr w:type="gramStart"/>
      <w:r w:rsidRPr="00394C82">
        <w:rPr>
          <w:b/>
          <w:lang w:val="en-US"/>
        </w:rPr>
        <w:t>Multi-Channel</w:t>
      </w:r>
      <w:proofErr w:type="gramEnd"/>
      <w:r w:rsidRPr="00394C82">
        <w:rPr>
          <w:b/>
          <w:lang w:val="en-US"/>
        </w:rPr>
        <w:t xml:space="preserve"> 5.1+4 requirements</w:t>
      </w:r>
    </w:p>
    <w:p w14:paraId="43895554" w14:textId="77777777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general requirement is that IVAS operated at rate X shall either </w:t>
      </w:r>
    </w:p>
    <w:p w14:paraId="069B5328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be better than the EVS multi-mono system, where each EVS instance is operated at the closest bit rate to X/9. </w:t>
      </w:r>
    </w:p>
    <w:p w14:paraId="0FD1DEA1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or be no worse than the EVS multi-mono system, where each EVS instance is operated at the next higher available EVS bit rate than the EVS bitrate closest to X/9. </w:t>
      </w:r>
    </w:p>
    <w:p w14:paraId="015689B4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For the EVS multi-mono system, the LFE </w:t>
      </w:r>
      <w:proofErr w:type="gramStart"/>
      <w:r w:rsidRPr="00394C82">
        <w:t>is considered to be</w:t>
      </w:r>
      <w:proofErr w:type="gramEnd"/>
      <w:r w:rsidRPr="00394C82">
        <w:t xml:space="preserve"> encoded with EVS 9.6 kbit/s NB.</w:t>
      </w:r>
    </w:p>
    <w:p w14:paraId="6FED6F3E" w14:textId="77777777" w:rsidR="00446B63" w:rsidRPr="00394C82" w:rsidRDefault="00446B63" w:rsidP="00446B63">
      <w:pPr>
        <w:rPr>
          <w:b/>
          <w:bCs/>
          <w:lang w:val="en-US"/>
        </w:rPr>
      </w:pPr>
    </w:p>
    <w:p w14:paraId="02D187DA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bCs/>
          <w:lang w:val="en-US"/>
        </w:rPr>
        <w:t>Detailed Multi-Channel 5.1+4</w:t>
      </w:r>
      <w:r w:rsidRPr="00394C82">
        <w:rPr>
          <w:b/>
          <w:lang w:val="en-US"/>
        </w:rPr>
        <w:t xml:space="preserve"> requirements</w:t>
      </w:r>
    </w:p>
    <w:p w14:paraId="3B556B9F" w14:textId="66F1DABA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following table illustrates corresponding detailed performance requirements for </w:t>
      </w:r>
      <w:proofErr w:type="gramStart"/>
      <w:r w:rsidR="006C5017" w:rsidRPr="00394C82">
        <w:rPr>
          <w:lang w:val="en-US"/>
        </w:rPr>
        <w:t>Multi-Channel</w:t>
      </w:r>
      <w:proofErr w:type="gramEnd"/>
      <w:r w:rsidR="006C5017" w:rsidRPr="00394C82">
        <w:rPr>
          <w:lang w:val="en-US"/>
        </w:rPr>
        <w:t xml:space="preserve"> 5.1+4</w:t>
      </w:r>
      <w:r w:rsidRPr="00394C82">
        <w:rPr>
          <w:lang w:val="en-US"/>
        </w:rPr>
        <w:t xml:space="preserve"> audio content:</w:t>
      </w: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4568"/>
      </w:tblGrid>
      <w:tr w:rsidR="008434A5" w:rsidRPr="00394C82" w14:paraId="2AB8848E" w14:textId="77777777" w:rsidTr="00CA3A02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570E79CC" w14:textId="77777777" w:rsidR="008434A5" w:rsidRPr="00394C82" w:rsidRDefault="008434A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Category</w:t>
            </w:r>
          </w:p>
          <w:p w14:paraId="61635914" w14:textId="77777777" w:rsidR="008434A5" w:rsidRPr="00394C82" w:rsidRDefault="008434A5">
            <w:pPr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B5D4987" w14:textId="77777777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BW</w:t>
            </w:r>
          </w:p>
          <w:p w14:paraId="04DAA427" w14:textId="77777777" w:rsidR="008434A5" w:rsidRPr="00394C82" w:rsidRDefault="008434A5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52D8130E" w14:textId="5A7110D0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Bitrate (kbit/s)</w:t>
            </w:r>
            <w:r w:rsidR="003172C3" w:rsidRPr="00394C82">
              <w:rPr>
                <w:lang w:val="en-US"/>
              </w:rPr>
              <w:t xml:space="preserve"> (</w:t>
            </w:r>
            <w:r w:rsidR="003172C3" w:rsidRPr="001B07EB">
              <w:rPr>
                <w:vertAlign w:val="superscript"/>
                <w:lang w:val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465FE457" w14:textId="77777777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FER</w:t>
            </w:r>
          </w:p>
          <w:p w14:paraId="67C7B8CB" w14:textId="77777777" w:rsidR="008434A5" w:rsidRPr="00394C82" w:rsidRDefault="008434A5">
            <w:pPr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1D14316B" w14:textId="77777777" w:rsidR="008434A5" w:rsidRPr="00394C82" w:rsidRDefault="008434A5">
            <w:pPr>
              <w:rPr>
                <w:lang w:val="en-US"/>
              </w:rPr>
            </w:pPr>
            <w:proofErr w:type="gramStart"/>
            <w:r w:rsidRPr="00394C82">
              <w:rPr>
                <w:lang w:val="en-US"/>
              </w:rPr>
              <w:t>Requirements</w:t>
            </w:r>
            <w:r w:rsidRPr="00394C82">
              <w:rPr>
                <w:vertAlign w:val="superscript"/>
                <w:lang w:val="en-US"/>
              </w:rPr>
              <w:t>(</w:t>
            </w:r>
            <w:proofErr w:type="gramEnd"/>
            <w:r w:rsidRPr="001B07EB">
              <w:rPr>
                <w:vertAlign w:val="superscript"/>
                <w:lang w:val="en-US"/>
              </w:rPr>
              <w:t>**</w:t>
            </w:r>
          </w:p>
        </w:tc>
      </w:tr>
      <w:tr w:rsidR="00A33BF5" w:rsidRPr="00394C82" w14:paraId="6FB3CA55" w14:textId="77777777" w:rsidTr="001B07EB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1F549" w14:textId="5CFB4813" w:rsidR="00A33BF5" w:rsidRPr="00394C82" w:rsidRDefault="00A33BF5" w:rsidP="31005D3A">
            <w:pPr>
              <w:spacing w:after="0"/>
              <w:rPr>
                <w:rFonts w:cs="Arial"/>
                <w:b/>
                <w:bCs/>
                <w:lang w:val="en-US"/>
              </w:rPr>
            </w:pPr>
            <w:r w:rsidRPr="00394C82">
              <w:rPr>
                <w:rFonts w:cs="Arial"/>
                <w:b/>
                <w:bCs/>
                <w:lang w:val="en-US"/>
              </w:rPr>
              <w:t>Cinematic/Mixed/Music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B9FC0" w14:textId="77777777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C655C" w14:textId="3B4FF922" w:rsidR="00A33BF5" w:rsidRPr="00394C82" w:rsidRDefault="00A33BF5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48</w:t>
            </w:r>
          </w:p>
        </w:tc>
        <w:tc>
          <w:tcPr>
            <w:tcW w:w="567" w:type="dxa"/>
            <w:vMerge w:val="restart"/>
            <w:hideMark/>
          </w:tcPr>
          <w:p w14:paraId="740D8CE7" w14:textId="77777777" w:rsidR="00A33BF5" w:rsidRPr="00394C82" w:rsidRDefault="00A33BF5" w:rsidP="001B07EB">
            <w:pPr>
              <w:jc w:val="center"/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  <w:p w14:paraId="47A967BE" w14:textId="6CA7950A" w:rsidR="00A33BF5" w:rsidRPr="00394C82" w:rsidRDefault="00A33BF5" w:rsidP="001B07EB">
            <w:pPr>
              <w:jc w:val="center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55835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7.2 kbps (WB) OR</w:t>
            </w:r>
          </w:p>
          <w:p w14:paraId="770AADA0" w14:textId="7BE5AE56" w:rsidR="00A33BF5" w:rsidRPr="00394C82" w:rsidRDefault="00A33BF5">
            <w:pPr>
              <w:rPr>
                <w:highlight w:val="yellow"/>
                <w:lang w:val="en-US"/>
              </w:rPr>
            </w:pPr>
            <w:r w:rsidRPr="00394C82">
              <w:rPr>
                <w:b/>
                <w:lang w:val="en-US"/>
              </w:rPr>
              <w:t>BT EVS @ 9x 5.9 kbps (WB)</w:t>
            </w:r>
          </w:p>
        </w:tc>
      </w:tr>
      <w:tr w:rsidR="00A33BF5" w:rsidRPr="00394C82" w14:paraId="213756A8" w14:textId="77777777" w:rsidTr="00CA3A02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5F661EC8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BB7BAE4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9ADAD" w14:textId="355E0537" w:rsidR="00A33BF5" w:rsidRPr="00394C82" w:rsidRDefault="00A33BF5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76D8683D" w14:textId="77777777" w:rsidR="00A33BF5" w:rsidRPr="00394C82" w:rsidRDefault="00A33BF5">
            <w:pPr>
              <w:spacing w:after="0"/>
              <w:rPr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ADF13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8.0 kbps (WB) OR</w:t>
            </w:r>
          </w:p>
          <w:p w14:paraId="3E175C29" w14:textId="1D4CE2C7" w:rsidR="00A33BF5" w:rsidRPr="00394C82" w:rsidRDefault="00A33BF5">
            <w:pPr>
              <w:rPr>
                <w:highlight w:val="yellow"/>
                <w:lang w:val="en-US"/>
              </w:rPr>
            </w:pPr>
            <w:r w:rsidRPr="00394C82">
              <w:rPr>
                <w:b/>
                <w:lang w:val="en-US"/>
              </w:rPr>
              <w:t>BT EVS @ 9x 7.2 kbps (WB)</w:t>
            </w:r>
          </w:p>
        </w:tc>
      </w:tr>
      <w:tr w:rsidR="00A33BF5" w:rsidRPr="00394C82" w14:paraId="4E9BC69F" w14:textId="77777777" w:rsidTr="00CA3A02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630422A0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0B14BC9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53AEF" w14:textId="6760F29A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6FA29F4A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844A2" w14:textId="77777777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9x 9.6 kbps (WB) OR</w:t>
            </w:r>
          </w:p>
          <w:p w14:paraId="1308AB2E" w14:textId="0FAE183C" w:rsidR="00A33BF5" w:rsidRPr="00394C82" w:rsidRDefault="00A33BF5">
            <w:pPr>
              <w:rPr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9x 8.0 kbps (WB)</w:t>
            </w:r>
          </w:p>
        </w:tc>
      </w:tr>
      <w:tr w:rsidR="00A33BF5" w:rsidRPr="00394C82" w14:paraId="5AFD43D5" w14:textId="77777777" w:rsidTr="00CA3A02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91FA378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CF0709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DD94E" w14:textId="24E4647B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47967AE6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FDF52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13.2 kbps (WB) OR</w:t>
            </w:r>
          </w:p>
          <w:p w14:paraId="08DB2A95" w14:textId="7C2418CB" w:rsidR="00A33BF5" w:rsidRPr="00394C82" w:rsidRDefault="00A33BF5">
            <w:pPr>
              <w:rPr>
                <w:rFonts w:cs="Calibri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9x 9.6 kbps (WB)</w:t>
            </w:r>
          </w:p>
        </w:tc>
      </w:tr>
      <w:tr w:rsidR="00A33BF5" w:rsidRPr="00394C82" w14:paraId="6BFB58E0" w14:textId="77777777" w:rsidTr="00CA3A02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1203AF0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C81ECFF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DA403" w14:textId="0FD82633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5C39FBD4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90E37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16.4 kbps (WB) OR</w:t>
            </w:r>
          </w:p>
          <w:p w14:paraId="63C3DCD2" w14:textId="67A25F88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lang w:val="en-US"/>
              </w:rPr>
              <w:t>BT EVS @ 9x 13.2 kbps (WB)</w:t>
            </w:r>
          </w:p>
        </w:tc>
      </w:tr>
      <w:tr w:rsidR="00A33BF5" w:rsidRPr="00394C82" w14:paraId="6095C507" w14:textId="77777777" w:rsidTr="00CA3A02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248D7B7E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2C75CD3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0F282" w14:textId="5B37C284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77A40F42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74844" w14:textId="77777777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9x 24.4 kbps (WB) OR</w:t>
            </w:r>
          </w:p>
          <w:p w14:paraId="0C7ADDA5" w14:textId="2C443EFF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9x 16.4 kbps (WB)</w:t>
            </w:r>
          </w:p>
        </w:tc>
      </w:tr>
      <w:tr w:rsidR="00A33BF5" w:rsidRPr="00394C82" w14:paraId="6D12D04B" w14:textId="77777777" w:rsidTr="00CA3A02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6CB47F52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856E90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F7B3C" w14:textId="51319534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4E575602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84A562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32 kbps (WB) OR</w:t>
            </w:r>
          </w:p>
          <w:p w14:paraId="7EF3E12F" w14:textId="64E76A8A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24.4 kbps (WB)</w:t>
            </w:r>
          </w:p>
        </w:tc>
      </w:tr>
      <w:tr w:rsidR="00A33BF5" w:rsidRPr="00394C82" w14:paraId="598DC772" w14:textId="77777777" w:rsidTr="00CA3A02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05CDAFC8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DD39BD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CD656" w14:textId="1CEF1789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49B77071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9D92B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48 kbps (WB) OR</w:t>
            </w:r>
          </w:p>
          <w:p w14:paraId="38E58E38" w14:textId="62865A97" w:rsidR="00A33BF5" w:rsidRPr="00394C82" w:rsidRDefault="00A33BF5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9x 32 kbps (WB)</w:t>
            </w:r>
          </w:p>
        </w:tc>
      </w:tr>
      <w:tr w:rsidR="00A33BF5" w:rsidRPr="00394C82" w14:paraId="32EB4FDB" w14:textId="77777777" w:rsidTr="00CA3A02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2F2936BC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B25875D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C6D60C" w14:textId="574E2D85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  <w:hideMark/>
          </w:tcPr>
          <w:p w14:paraId="6C0E6D56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5E892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64 kbps (WB) OR</w:t>
            </w:r>
          </w:p>
          <w:p w14:paraId="3D244156" w14:textId="48EEEDEA" w:rsidR="00A33BF5" w:rsidRPr="00394C82" w:rsidRDefault="00A33BF5">
            <w:pPr>
              <w:rPr>
                <w:rFonts w:cs="Arial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9x 48 kbps (WB)</w:t>
            </w:r>
          </w:p>
        </w:tc>
      </w:tr>
      <w:tr w:rsidR="00A33BF5" w:rsidRPr="00394C82" w14:paraId="4C5C72B0" w14:textId="77777777" w:rsidTr="00CA3A02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08634AFF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440C238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7D748" w14:textId="112A0712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567" w:type="dxa"/>
            <w:vMerge/>
            <w:vAlign w:val="center"/>
            <w:hideMark/>
          </w:tcPr>
          <w:p w14:paraId="61BA9F13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B4650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96 kbps (WB) OR</w:t>
            </w:r>
          </w:p>
          <w:p w14:paraId="0739B835" w14:textId="7BC2FDBE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64 kbps (WB)</w:t>
            </w:r>
          </w:p>
        </w:tc>
      </w:tr>
      <w:tr w:rsidR="00A33BF5" w:rsidRPr="00394C82" w14:paraId="245E501C" w14:textId="77777777" w:rsidTr="001B07EB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41958E3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3CC43" w14:textId="77777777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SWB</w:t>
            </w:r>
          </w:p>
          <w:p w14:paraId="34701157" w14:textId="77777777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FB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5F8C4" w14:textId="008DBF4F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48</w:t>
            </w:r>
          </w:p>
        </w:tc>
        <w:tc>
          <w:tcPr>
            <w:tcW w:w="567" w:type="dxa"/>
            <w:vMerge w:val="restart"/>
            <w:hideMark/>
          </w:tcPr>
          <w:p w14:paraId="020DA8C7" w14:textId="77777777" w:rsidR="00A33BF5" w:rsidRPr="00394C82" w:rsidRDefault="00A33BF5" w:rsidP="001B07EB">
            <w:pPr>
              <w:jc w:val="center"/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  <w:p w14:paraId="5F355FF4" w14:textId="2065F250" w:rsidR="00A33BF5" w:rsidRPr="00394C82" w:rsidRDefault="00A33BF5" w:rsidP="001B07EB">
            <w:pPr>
              <w:jc w:val="center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0F38B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7.2 kbps (WB) OR</w:t>
            </w:r>
          </w:p>
          <w:p w14:paraId="39EBC12B" w14:textId="2EBBFE08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5.9 kbps (WB)</w:t>
            </w:r>
          </w:p>
        </w:tc>
      </w:tr>
      <w:tr w:rsidR="00A33BF5" w:rsidRPr="00394C82" w14:paraId="22A44A6B" w14:textId="77777777" w:rsidTr="00CA3A02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1341292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5B9410E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1A402" w14:textId="7D0D325F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3CFDA61C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272ED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8.0 kbps (WB) OR</w:t>
            </w:r>
          </w:p>
          <w:p w14:paraId="4E04A114" w14:textId="3C0FD739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7.2 kbps (WB)</w:t>
            </w:r>
          </w:p>
        </w:tc>
      </w:tr>
      <w:tr w:rsidR="00A33BF5" w:rsidRPr="00394C82" w14:paraId="3BD2AAF2" w14:textId="77777777" w:rsidTr="00CA3A02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3C7AFA9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AA9021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82280" w14:textId="028D68F9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56003A2D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FF119" w14:textId="77777777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9x 9.6 kbps (SWB) OR</w:t>
            </w:r>
          </w:p>
          <w:p w14:paraId="0AF0329F" w14:textId="3709F4E5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9x 8.0 kbps (WB)</w:t>
            </w:r>
          </w:p>
        </w:tc>
      </w:tr>
      <w:tr w:rsidR="00A33BF5" w:rsidRPr="00394C82" w14:paraId="591D9CF9" w14:textId="77777777" w:rsidTr="00CA3A02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BF4CDB3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983FFF5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F08C2" w14:textId="1404CD3C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0DFFE182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E1239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13.2 kbps (SWB) OR</w:t>
            </w:r>
          </w:p>
          <w:p w14:paraId="778C36C2" w14:textId="63B339A8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9.6 kbps (SWB)</w:t>
            </w:r>
          </w:p>
        </w:tc>
      </w:tr>
      <w:tr w:rsidR="00A33BF5" w:rsidRPr="00394C82" w14:paraId="5A150E30" w14:textId="77777777" w:rsidTr="00CA3A02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01BE26F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CA9E55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8ECD6" w14:textId="6DB7BC78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3D128BEF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70329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16.4 kbps (SWB) OR</w:t>
            </w:r>
          </w:p>
          <w:p w14:paraId="776E35DB" w14:textId="602F20DE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lang w:val="en-US"/>
              </w:rPr>
              <w:t>BT EVS @ 9x 13.2 kbps (SWB)</w:t>
            </w:r>
          </w:p>
        </w:tc>
      </w:tr>
      <w:tr w:rsidR="00A33BF5" w:rsidRPr="00394C82" w14:paraId="58B43720" w14:textId="77777777" w:rsidTr="00CA3A02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74CE3C8C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6F5C364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5A8F9" w14:textId="0B0CBECA" w:rsidR="00A33BF5" w:rsidRPr="00394C82" w:rsidRDefault="00A33BF5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A40238A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0EDF2B" w14:textId="77777777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9x 24.4 kbps (SWB/FB) OR</w:t>
            </w:r>
          </w:p>
          <w:p w14:paraId="7BA3DF23" w14:textId="4F0D9ECD" w:rsidR="00A33BF5" w:rsidRPr="00394C82" w:rsidRDefault="00A33BF5">
            <w:pPr>
              <w:spacing w:after="0"/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9x 16.4 kbps (SWB)</w:t>
            </w:r>
          </w:p>
        </w:tc>
      </w:tr>
      <w:tr w:rsidR="00A33BF5" w:rsidRPr="00394C82" w14:paraId="4587EB41" w14:textId="77777777" w:rsidTr="00CA3A02">
        <w:trPr>
          <w:trHeight w:val="70"/>
        </w:trPr>
        <w:tc>
          <w:tcPr>
            <w:tcW w:w="2405" w:type="dxa"/>
            <w:vMerge/>
            <w:vAlign w:val="center"/>
          </w:tcPr>
          <w:p w14:paraId="14B3B8BE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DC31D00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C69E2" w14:textId="5891EF3F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15B6D7A0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C4C93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32 kbps (SWB/FB) OR</w:t>
            </w:r>
          </w:p>
          <w:p w14:paraId="1BD495EA" w14:textId="6CE3F789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24.4 kbps (SWB/FB)</w:t>
            </w:r>
          </w:p>
        </w:tc>
      </w:tr>
      <w:tr w:rsidR="00A33BF5" w:rsidRPr="00394C82" w14:paraId="722FD5EA" w14:textId="77777777" w:rsidTr="00CA3A02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A58EDC4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0A620D1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5B6A2" w14:textId="009C351D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1D7C5459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69AD4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48 kbps (SWB/FB) OR</w:t>
            </w:r>
          </w:p>
          <w:p w14:paraId="2B9E47A9" w14:textId="4206032C" w:rsidR="00A33BF5" w:rsidRPr="00394C82" w:rsidRDefault="00A33BF5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lang w:val="en-US"/>
              </w:rPr>
              <w:t>BT EVS @ 9x 32 kbps (SWB/FB)</w:t>
            </w:r>
          </w:p>
        </w:tc>
      </w:tr>
      <w:tr w:rsidR="00A33BF5" w:rsidRPr="00394C82" w14:paraId="3F93117E" w14:textId="77777777" w:rsidTr="00CA3A02">
        <w:trPr>
          <w:trHeight w:val="70"/>
        </w:trPr>
        <w:tc>
          <w:tcPr>
            <w:tcW w:w="2405" w:type="dxa"/>
            <w:vMerge/>
            <w:vAlign w:val="center"/>
          </w:tcPr>
          <w:p w14:paraId="302E62B4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E8D4E0E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877E9" w14:textId="7BB47C9B" w:rsidR="00A33BF5" w:rsidRPr="00394C82" w:rsidRDefault="00A33BF5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</w:tcPr>
          <w:p w14:paraId="101CCCD6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F4FC5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64 kbps (SWB/FB) OR</w:t>
            </w:r>
          </w:p>
          <w:p w14:paraId="7C074FF3" w14:textId="74934ACB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48 kbps (SWB/FB)</w:t>
            </w:r>
          </w:p>
        </w:tc>
      </w:tr>
      <w:tr w:rsidR="00A33BF5" w:rsidRPr="00394C82" w14:paraId="4033240D" w14:textId="77777777" w:rsidTr="00CA3A02">
        <w:trPr>
          <w:trHeight w:val="70"/>
        </w:trPr>
        <w:tc>
          <w:tcPr>
            <w:tcW w:w="2405" w:type="dxa"/>
            <w:vMerge/>
            <w:vAlign w:val="center"/>
          </w:tcPr>
          <w:p w14:paraId="0812DE20" w14:textId="77777777" w:rsidR="00A33BF5" w:rsidRPr="00394C82" w:rsidRDefault="00A33BF5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6E032D0" w14:textId="77777777" w:rsidR="00A33BF5" w:rsidRPr="00394C82" w:rsidRDefault="00A33BF5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A3073" w14:textId="51A9530B" w:rsidR="00A33BF5" w:rsidRPr="00394C82" w:rsidRDefault="00A33BF5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567" w:type="dxa"/>
            <w:vMerge/>
            <w:vAlign w:val="center"/>
          </w:tcPr>
          <w:p w14:paraId="0BF19248" w14:textId="77777777" w:rsidR="00A33BF5" w:rsidRPr="00394C82" w:rsidRDefault="00A33BF5">
            <w:pPr>
              <w:spacing w:after="0"/>
              <w:rPr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B85B7" w14:textId="77777777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9x 96 kbps (SWB/FB) OR</w:t>
            </w:r>
          </w:p>
          <w:p w14:paraId="78E339F3" w14:textId="3C4C2FFA" w:rsidR="00A33BF5" w:rsidRPr="00394C82" w:rsidRDefault="00A33BF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9x 64 kbps (SWB/FB)</w:t>
            </w:r>
          </w:p>
        </w:tc>
      </w:tr>
    </w:tbl>
    <w:p w14:paraId="1515ADC5" w14:textId="05F8800A" w:rsidR="003172C3" w:rsidRPr="00394C82" w:rsidRDefault="009D140F" w:rsidP="00446B63">
      <w:pPr>
        <w:rPr>
          <w:lang w:val="en-US"/>
        </w:rPr>
      </w:pPr>
      <w:r w:rsidRPr="00394C82">
        <w:rPr>
          <w:lang w:val="en-US"/>
        </w:rPr>
        <w:br/>
      </w:r>
      <w:r w:rsidR="003172C3" w:rsidRPr="00394C82">
        <w:rPr>
          <w:lang w:val="en-US"/>
        </w:rPr>
        <w:t>(</w:t>
      </w:r>
      <w:r w:rsidR="003172C3" w:rsidRPr="001B07EB">
        <w:rPr>
          <w:vertAlign w:val="superscript"/>
          <w:lang w:val="en-US"/>
        </w:rPr>
        <w:t>*</w:t>
      </w:r>
      <w:r w:rsidR="003172C3" w:rsidRPr="00394C82">
        <w:rPr>
          <w:lang w:val="en-US"/>
        </w:rPr>
        <w:t xml:space="preserve"> Bitrates equal and lower than 32 kbits/s shall be excluded from selection due to lack of reasonable multi-mono EVS reference</w:t>
      </w:r>
    </w:p>
    <w:p w14:paraId="1D74CAFC" w14:textId="77777777" w:rsidR="00446B63" w:rsidRPr="00394C82" w:rsidRDefault="00446B63" w:rsidP="00446B63">
      <w:pPr>
        <w:rPr>
          <w:lang w:val="en-US"/>
        </w:rPr>
      </w:pPr>
      <w:r w:rsidRPr="00394C82">
        <w:rPr>
          <w:vertAlign w:val="superscript"/>
          <w:lang w:val="en-US"/>
        </w:rPr>
        <w:t>(**</w:t>
      </w:r>
      <w:r w:rsidRPr="00394C82">
        <w:rPr>
          <w:lang w:val="en-US"/>
        </w:rPr>
        <w:t xml:space="preserve"> The multi-mono EVS reference shall be produced by individual EVS coding of the 6 individual channels</w:t>
      </w:r>
    </w:p>
    <w:p w14:paraId="61D3E8B2" w14:textId="2056E8AC" w:rsidR="00446B63" w:rsidRPr="00394C82" w:rsidRDefault="00446B63" w:rsidP="00446B63">
      <w:pPr>
        <w:pStyle w:val="H3"/>
      </w:pPr>
      <w:r w:rsidRPr="00394C82">
        <w:t>4</w:t>
      </w:r>
      <w:r w:rsidRPr="00394C82">
        <w:tab/>
      </w:r>
      <w:proofErr w:type="gramStart"/>
      <w:r w:rsidRPr="00394C82">
        <w:t>Multi-Channel</w:t>
      </w:r>
      <w:proofErr w:type="gramEnd"/>
      <w:r w:rsidRPr="00394C82">
        <w:t xml:space="preserve"> 7.1+4</w:t>
      </w:r>
    </w:p>
    <w:p w14:paraId="1992F279" w14:textId="77777777" w:rsidR="00446B63" w:rsidRPr="00394C82" w:rsidRDefault="00446B63" w:rsidP="00446B63">
      <w:pPr>
        <w:pStyle w:val="ListParagraph"/>
        <w:ind w:left="0"/>
      </w:pPr>
    </w:p>
    <w:p w14:paraId="356CBE76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lang w:val="en-US"/>
        </w:rPr>
        <w:t xml:space="preserve">High-level definition of </w:t>
      </w:r>
      <w:proofErr w:type="gramStart"/>
      <w:r w:rsidRPr="00394C82">
        <w:rPr>
          <w:b/>
          <w:lang w:val="en-US"/>
        </w:rPr>
        <w:t>Multi-Channel</w:t>
      </w:r>
      <w:proofErr w:type="gramEnd"/>
      <w:r w:rsidRPr="00394C82">
        <w:rPr>
          <w:b/>
          <w:lang w:val="en-US"/>
        </w:rPr>
        <w:t xml:space="preserve"> 7.1+4 requirements</w:t>
      </w:r>
    </w:p>
    <w:p w14:paraId="27D378AE" w14:textId="77777777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general requirement is that IVAS operated at rate X shall either </w:t>
      </w:r>
    </w:p>
    <w:p w14:paraId="76C96D72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be better than the EVS multi-mono system, where each EVS instance is operated at the closest bit rate to X/11. </w:t>
      </w:r>
    </w:p>
    <w:p w14:paraId="28789E22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or be no worse than the EVS multi-mono system, where each EVS instance is operated at the next higher available EVS bit rate than the EVS bitrate closest to X/11. </w:t>
      </w:r>
    </w:p>
    <w:p w14:paraId="36575199" w14:textId="77777777" w:rsidR="00446B63" w:rsidRPr="00394C82" w:rsidRDefault="00446B63">
      <w:pPr>
        <w:pStyle w:val="ListParagraph"/>
        <w:numPr>
          <w:ilvl w:val="0"/>
          <w:numId w:val="4"/>
        </w:numPr>
        <w:contextualSpacing w:val="0"/>
      </w:pPr>
      <w:r w:rsidRPr="00394C82">
        <w:t xml:space="preserve">For the EVS multi-mono system, the LFE </w:t>
      </w:r>
      <w:proofErr w:type="gramStart"/>
      <w:r w:rsidRPr="00394C82">
        <w:t>is considered to be</w:t>
      </w:r>
      <w:proofErr w:type="gramEnd"/>
      <w:r w:rsidRPr="00394C82">
        <w:t xml:space="preserve"> encoded with EVS 9.6 kbit/s NB.</w:t>
      </w:r>
    </w:p>
    <w:p w14:paraId="4EE22CDA" w14:textId="77777777" w:rsidR="00446B63" w:rsidRPr="00394C82" w:rsidRDefault="00446B63" w:rsidP="00446B63">
      <w:pPr>
        <w:rPr>
          <w:b/>
          <w:bCs/>
          <w:lang w:val="en-US"/>
        </w:rPr>
      </w:pPr>
    </w:p>
    <w:p w14:paraId="55DF91F8" w14:textId="77777777" w:rsidR="00446B63" w:rsidRPr="00394C82" w:rsidRDefault="00446B63" w:rsidP="00446B63">
      <w:pPr>
        <w:rPr>
          <w:lang w:val="en-US"/>
        </w:rPr>
      </w:pPr>
      <w:r w:rsidRPr="00394C82">
        <w:rPr>
          <w:b/>
          <w:bCs/>
          <w:lang w:val="en-US"/>
        </w:rPr>
        <w:t>Detailed Multi-Channel 7.1+4</w:t>
      </w:r>
      <w:r w:rsidRPr="00394C82">
        <w:rPr>
          <w:b/>
          <w:lang w:val="en-US"/>
        </w:rPr>
        <w:t xml:space="preserve"> requirements</w:t>
      </w:r>
    </w:p>
    <w:p w14:paraId="7CEFAAB6" w14:textId="174DD349" w:rsidR="00446B63" w:rsidRPr="00394C82" w:rsidRDefault="00446B63" w:rsidP="00446B63">
      <w:pPr>
        <w:rPr>
          <w:lang w:val="en-US"/>
        </w:rPr>
      </w:pPr>
      <w:r w:rsidRPr="00394C82">
        <w:rPr>
          <w:lang w:val="en-US"/>
        </w:rPr>
        <w:t xml:space="preserve">The following table illustrates corresponding detailed performance requirements for </w:t>
      </w:r>
      <w:r w:rsidR="006C5017" w:rsidRPr="00394C82">
        <w:rPr>
          <w:lang w:val="en-US"/>
        </w:rPr>
        <w:t>Multi-Channel 7.1+</w:t>
      </w:r>
      <w:proofErr w:type="gramStart"/>
      <w:r w:rsidR="006C5017" w:rsidRPr="00394C82">
        <w:rPr>
          <w:lang w:val="en-US"/>
        </w:rPr>
        <w:t xml:space="preserve">4 </w:t>
      </w:r>
      <w:r w:rsidRPr="00394C82">
        <w:rPr>
          <w:lang w:val="en-US"/>
        </w:rPr>
        <w:t xml:space="preserve"> audio</w:t>
      </w:r>
      <w:proofErr w:type="gramEnd"/>
      <w:r w:rsidRPr="00394C82">
        <w:rPr>
          <w:lang w:val="en-US"/>
        </w:rPr>
        <w:t xml:space="preserve"> content: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15"/>
        <w:gridCol w:w="771"/>
        <w:gridCol w:w="1233"/>
        <w:gridCol w:w="616"/>
        <w:gridCol w:w="4966"/>
      </w:tblGrid>
      <w:tr w:rsidR="008434A5" w:rsidRPr="00394C82" w14:paraId="62264AFF" w14:textId="77777777" w:rsidTr="001B07EB">
        <w:tc>
          <w:tcPr>
            <w:tcW w:w="2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174FD3C" w14:textId="77777777" w:rsidR="008434A5" w:rsidRPr="00394C82" w:rsidRDefault="008434A5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Category</w:t>
            </w:r>
          </w:p>
          <w:p w14:paraId="502396AD" w14:textId="77777777" w:rsidR="008434A5" w:rsidRPr="00394C82" w:rsidRDefault="008434A5">
            <w:pPr>
              <w:rPr>
                <w:b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00584750" w14:textId="77777777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BW</w:t>
            </w:r>
          </w:p>
          <w:p w14:paraId="55B48115" w14:textId="77777777" w:rsidR="008434A5" w:rsidRPr="00394C82" w:rsidRDefault="008434A5">
            <w:pPr>
              <w:rPr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08C8E53D" w14:textId="157A830A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Bitrate (kbit/</w:t>
            </w:r>
            <w:proofErr w:type="gramStart"/>
            <w:r w:rsidRPr="00394C82">
              <w:rPr>
                <w:lang w:val="en-US"/>
              </w:rPr>
              <w:t>s)</w:t>
            </w:r>
            <w:r w:rsidR="00191F0C" w:rsidRPr="00394C82">
              <w:rPr>
                <w:lang w:val="en-US"/>
              </w:rPr>
              <w:t>(</w:t>
            </w:r>
            <w:proofErr w:type="gramEnd"/>
            <w:r w:rsidR="00191F0C" w:rsidRPr="001B07EB">
              <w:rPr>
                <w:vertAlign w:val="superscript"/>
                <w:lang w:val="en-US"/>
              </w:rPr>
              <w:t>*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E0F1886" w14:textId="77777777" w:rsidR="008434A5" w:rsidRPr="00394C82" w:rsidRDefault="008434A5">
            <w:pPr>
              <w:rPr>
                <w:lang w:val="en-US"/>
              </w:rPr>
            </w:pPr>
            <w:r w:rsidRPr="00394C82">
              <w:rPr>
                <w:lang w:val="en-US"/>
              </w:rPr>
              <w:t>FER</w:t>
            </w:r>
          </w:p>
          <w:p w14:paraId="442C8B78" w14:textId="77777777" w:rsidR="008434A5" w:rsidRPr="00394C82" w:rsidRDefault="008434A5">
            <w:pPr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28C329C6" w14:textId="51461410" w:rsidR="008434A5" w:rsidRPr="00394C82" w:rsidRDefault="008434A5">
            <w:pPr>
              <w:rPr>
                <w:lang w:val="en-US"/>
              </w:rPr>
            </w:pPr>
            <w:proofErr w:type="gramStart"/>
            <w:r w:rsidRPr="00394C82">
              <w:rPr>
                <w:lang w:val="en-US"/>
              </w:rPr>
              <w:t>Requirements</w:t>
            </w:r>
            <w:r w:rsidRPr="00394C82">
              <w:rPr>
                <w:vertAlign w:val="superscript"/>
                <w:lang w:val="en-US"/>
              </w:rPr>
              <w:t>(</w:t>
            </w:r>
            <w:proofErr w:type="gramEnd"/>
            <w:r w:rsidRPr="001B07EB">
              <w:rPr>
                <w:vertAlign w:val="superscript"/>
                <w:lang w:val="en-US"/>
              </w:rPr>
              <w:t>*</w:t>
            </w:r>
            <w:r w:rsidR="00935DDB" w:rsidRPr="001B07EB">
              <w:rPr>
                <w:vertAlign w:val="superscript"/>
                <w:lang w:val="en-US"/>
              </w:rPr>
              <w:t>*</w:t>
            </w:r>
          </w:p>
        </w:tc>
      </w:tr>
      <w:tr w:rsidR="00935DDB" w:rsidRPr="00394C82" w14:paraId="689734D6" w14:textId="77777777" w:rsidTr="001B07EB">
        <w:trPr>
          <w:trHeight w:val="92"/>
        </w:trPr>
        <w:tc>
          <w:tcPr>
            <w:tcW w:w="26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81012" w14:textId="4F8123CA" w:rsidR="00935DDB" w:rsidRPr="00394C82" w:rsidRDefault="00935DDB" w:rsidP="31005D3A">
            <w:pPr>
              <w:spacing w:after="0"/>
              <w:rPr>
                <w:rFonts w:cs="Arial"/>
                <w:b/>
                <w:bCs/>
                <w:lang w:val="en-US"/>
              </w:rPr>
            </w:pPr>
            <w:r w:rsidRPr="00394C82">
              <w:rPr>
                <w:rFonts w:cs="Arial"/>
                <w:b/>
                <w:bCs/>
                <w:lang w:val="en-US"/>
              </w:rPr>
              <w:t>Cinematic/Mixed/Music</w:t>
            </w:r>
          </w:p>
        </w:tc>
        <w:tc>
          <w:tcPr>
            <w:tcW w:w="7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D70E9" w14:textId="77777777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WB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1638E" w14:textId="620AEEB3" w:rsidR="00935DDB" w:rsidRPr="00394C82" w:rsidRDefault="00935DDB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616" w:type="dxa"/>
            <w:vMerge w:val="restart"/>
          </w:tcPr>
          <w:p w14:paraId="6F64E7F2" w14:textId="1FAF58C9" w:rsidR="00935DDB" w:rsidRPr="00394C82" w:rsidRDefault="00935DDB" w:rsidP="001B07EB">
            <w:pPr>
              <w:jc w:val="center"/>
              <w:rPr>
                <w:lang w:val="en-US"/>
              </w:rPr>
            </w:pPr>
            <w:r w:rsidRPr="00394C82" w:rsidDel="00935DDB">
              <w:rPr>
                <w:lang w:val="en-US"/>
              </w:rPr>
              <w:t>All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42437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7.2 kbps (WB) OR</w:t>
            </w:r>
          </w:p>
          <w:p w14:paraId="66370A68" w14:textId="7A9E2DFD" w:rsidR="00935DDB" w:rsidRPr="00394C82" w:rsidRDefault="00935DDB">
            <w:pPr>
              <w:rPr>
                <w:highlight w:val="yellow"/>
                <w:lang w:val="en-US"/>
              </w:rPr>
            </w:pPr>
            <w:r w:rsidRPr="00394C82">
              <w:rPr>
                <w:b/>
                <w:lang w:val="en-US"/>
              </w:rPr>
              <w:t>BT EVS @ 11x 5.9 kbps (WB)</w:t>
            </w:r>
          </w:p>
        </w:tc>
      </w:tr>
      <w:tr w:rsidR="00935DDB" w:rsidRPr="00394C82" w14:paraId="4B0C36AD" w14:textId="77777777" w:rsidTr="001B07EB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0BD2D5A7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325B2E54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D0B01" w14:textId="21574536" w:rsidR="00935DDB" w:rsidRPr="00394C82" w:rsidRDefault="00935DDB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616" w:type="dxa"/>
            <w:vMerge/>
            <w:vAlign w:val="center"/>
          </w:tcPr>
          <w:p w14:paraId="626C11EF" w14:textId="77777777" w:rsidR="00935DDB" w:rsidRPr="00394C82" w:rsidRDefault="00935DDB">
            <w:pPr>
              <w:spacing w:after="0"/>
              <w:rPr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6FDAA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8.0 kbps (WB) OR</w:t>
            </w:r>
          </w:p>
          <w:p w14:paraId="10529434" w14:textId="233E1C74" w:rsidR="00935DDB" w:rsidRPr="00394C82" w:rsidRDefault="00935DDB">
            <w:pPr>
              <w:rPr>
                <w:highlight w:val="yellow"/>
                <w:lang w:val="en-US"/>
              </w:rPr>
            </w:pPr>
            <w:r w:rsidRPr="00394C82">
              <w:rPr>
                <w:b/>
                <w:lang w:val="en-US"/>
              </w:rPr>
              <w:t>BT EVS @ 11x 7.2 kbps (WB)</w:t>
            </w:r>
          </w:p>
        </w:tc>
      </w:tr>
      <w:tr w:rsidR="00935DDB" w:rsidRPr="00394C82" w14:paraId="181E1949" w14:textId="77777777" w:rsidTr="001B07EB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2E9A75FF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76AD87BB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D17CD" w14:textId="20D662BD" w:rsidR="00935DDB" w:rsidRPr="00394C82" w:rsidRDefault="00935DDB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616" w:type="dxa"/>
            <w:vMerge/>
            <w:vAlign w:val="center"/>
          </w:tcPr>
          <w:p w14:paraId="14C711E1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6A2E8" w14:textId="77777777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11x 9.6 kbps (WB) OR</w:t>
            </w:r>
          </w:p>
          <w:p w14:paraId="3825AB01" w14:textId="3CF48B9A" w:rsidR="00935DDB" w:rsidRPr="00394C82" w:rsidRDefault="00935DDB">
            <w:pPr>
              <w:rPr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11x 8.0 kbps (WB)</w:t>
            </w:r>
          </w:p>
        </w:tc>
      </w:tr>
      <w:tr w:rsidR="00935DDB" w:rsidRPr="00394C82" w14:paraId="23B95A1A" w14:textId="77777777" w:rsidTr="001B07EB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55BCC9C7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4695C357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3B798" w14:textId="24EDD284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616" w:type="dxa"/>
            <w:vMerge/>
            <w:vAlign w:val="center"/>
            <w:hideMark/>
          </w:tcPr>
          <w:p w14:paraId="44573E00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0F8B3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13.2 kbps (WB) OR</w:t>
            </w:r>
          </w:p>
          <w:p w14:paraId="64336BBF" w14:textId="553A4F2D" w:rsidR="00935DDB" w:rsidRPr="00394C82" w:rsidRDefault="00935DDB">
            <w:pPr>
              <w:rPr>
                <w:rFonts w:cs="Calibri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11x 9.6 kbps (WB)</w:t>
            </w:r>
          </w:p>
        </w:tc>
      </w:tr>
      <w:tr w:rsidR="00935DDB" w:rsidRPr="00394C82" w14:paraId="61E97937" w14:textId="77777777" w:rsidTr="001B07EB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18C25783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72A3FBAD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B19CE" w14:textId="38FC4199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616" w:type="dxa"/>
            <w:vMerge/>
            <w:vAlign w:val="center"/>
            <w:hideMark/>
          </w:tcPr>
          <w:p w14:paraId="1719B45A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AD501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16.4 kbps (WB) OR</w:t>
            </w:r>
          </w:p>
          <w:p w14:paraId="39328372" w14:textId="7DA35C6A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lang w:val="en-US"/>
              </w:rPr>
              <w:t>BT EVS @ 11x 13.2 kbps (WB)</w:t>
            </w:r>
          </w:p>
        </w:tc>
      </w:tr>
      <w:tr w:rsidR="00935DDB" w:rsidRPr="00394C82" w14:paraId="07A3DA7C" w14:textId="77777777" w:rsidTr="001B07EB">
        <w:trPr>
          <w:trHeight w:val="222"/>
        </w:trPr>
        <w:tc>
          <w:tcPr>
            <w:tcW w:w="2615" w:type="dxa"/>
            <w:vMerge/>
            <w:vAlign w:val="center"/>
            <w:hideMark/>
          </w:tcPr>
          <w:p w14:paraId="54DC13C9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19EFF9F0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41F97" w14:textId="7F1D4C29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616" w:type="dxa"/>
            <w:vMerge/>
            <w:vAlign w:val="center"/>
            <w:hideMark/>
          </w:tcPr>
          <w:p w14:paraId="044CAE90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EBB33" w14:textId="77777777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11x 24.4 kbps (WB) OR</w:t>
            </w:r>
          </w:p>
          <w:p w14:paraId="775EB71D" w14:textId="3357C040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11x 16.4 kbps (WB)</w:t>
            </w:r>
          </w:p>
        </w:tc>
      </w:tr>
      <w:tr w:rsidR="00935DDB" w:rsidRPr="00394C82" w14:paraId="58C07D6B" w14:textId="77777777" w:rsidTr="001B07EB">
        <w:trPr>
          <w:trHeight w:val="283"/>
        </w:trPr>
        <w:tc>
          <w:tcPr>
            <w:tcW w:w="2615" w:type="dxa"/>
            <w:vMerge/>
            <w:vAlign w:val="center"/>
            <w:hideMark/>
          </w:tcPr>
          <w:p w14:paraId="34017FC5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388F6F4D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DA26E" w14:textId="48772D0B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616" w:type="dxa"/>
            <w:vMerge/>
            <w:vAlign w:val="center"/>
            <w:hideMark/>
          </w:tcPr>
          <w:p w14:paraId="2D3D3E6A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11E40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32 kbps (WB) OR</w:t>
            </w:r>
          </w:p>
          <w:p w14:paraId="675C3DEC" w14:textId="6AD12E59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11x 24.4 kbps (WB)</w:t>
            </w:r>
          </w:p>
        </w:tc>
      </w:tr>
      <w:tr w:rsidR="00935DDB" w:rsidRPr="00394C82" w14:paraId="2520A6DA" w14:textId="77777777" w:rsidTr="001B07EB">
        <w:trPr>
          <w:trHeight w:val="283"/>
        </w:trPr>
        <w:tc>
          <w:tcPr>
            <w:tcW w:w="2615" w:type="dxa"/>
            <w:vMerge/>
            <w:vAlign w:val="center"/>
            <w:hideMark/>
          </w:tcPr>
          <w:p w14:paraId="6B986748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50BF2732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F94AF" w14:textId="75EBFB26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616" w:type="dxa"/>
            <w:vMerge/>
            <w:vAlign w:val="center"/>
            <w:hideMark/>
          </w:tcPr>
          <w:p w14:paraId="1807F084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8C3D3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48 kbps (WB) OR</w:t>
            </w:r>
          </w:p>
          <w:p w14:paraId="43DA3499" w14:textId="70C1D857" w:rsidR="00935DDB" w:rsidRPr="00394C82" w:rsidRDefault="00935DDB">
            <w:pPr>
              <w:rPr>
                <w:rFonts w:cs="Arial"/>
                <w:b/>
                <w:bCs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11x 32 kbps (WB)</w:t>
            </w:r>
          </w:p>
        </w:tc>
      </w:tr>
      <w:tr w:rsidR="00935DDB" w:rsidRPr="00394C82" w14:paraId="36A2F1AE" w14:textId="77777777" w:rsidTr="001B07EB">
        <w:trPr>
          <w:trHeight w:val="283"/>
        </w:trPr>
        <w:tc>
          <w:tcPr>
            <w:tcW w:w="2615" w:type="dxa"/>
            <w:vMerge/>
            <w:vAlign w:val="center"/>
            <w:hideMark/>
          </w:tcPr>
          <w:p w14:paraId="70ADC7CB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55D6A557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1D858" w14:textId="57957FC9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616" w:type="dxa"/>
            <w:vMerge/>
            <w:vAlign w:val="center"/>
            <w:hideMark/>
          </w:tcPr>
          <w:p w14:paraId="4425645C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AC4ED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64 kbps (WB) OR</w:t>
            </w:r>
          </w:p>
          <w:p w14:paraId="19C85CF5" w14:textId="6502172A" w:rsidR="00935DDB" w:rsidRPr="00394C82" w:rsidRDefault="00935DDB">
            <w:pPr>
              <w:rPr>
                <w:rFonts w:cs="Arial"/>
                <w:b/>
                <w:color w:val="000000"/>
                <w:lang w:val="en-US"/>
              </w:rPr>
            </w:pPr>
            <w:r w:rsidRPr="00394C82">
              <w:rPr>
                <w:b/>
                <w:lang w:val="en-US"/>
              </w:rPr>
              <w:t>BT EVS @ 11x 48 kbps (WB)</w:t>
            </w:r>
          </w:p>
        </w:tc>
      </w:tr>
      <w:tr w:rsidR="00935DDB" w:rsidRPr="00394C82" w14:paraId="41501001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7B072EDA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D643E" w14:textId="77777777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SWB</w:t>
            </w:r>
          </w:p>
          <w:p w14:paraId="7A1B92E2" w14:textId="77777777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FB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EEBAE" w14:textId="57B07661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64</w:t>
            </w:r>
          </w:p>
        </w:tc>
        <w:tc>
          <w:tcPr>
            <w:tcW w:w="616" w:type="dxa"/>
            <w:vMerge w:val="restart"/>
            <w:vAlign w:val="center"/>
          </w:tcPr>
          <w:p w14:paraId="746D1DD3" w14:textId="77777777" w:rsidR="00935DDB" w:rsidRPr="00394C82" w:rsidRDefault="00935DDB">
            <w:pPr>
              <w:rPr>
                <w:lang w:val="en-US"/>
              </w:rPr>
            </w:pPr>
            <w:r w:rsidRPr="00394C82">
              <w:rPr>
                <w:lang w:val="en-US"/>
              </w:rPr>
              <w:t>All</w:t>
            </w:r>
          </w:p>
          <w:p w14:paraId="19042431" w14:textId="4BEA3E84" w:rsidR="00935DDB" w:rsidRPr="00394C82" w:rsidRDefault="00935DDB">
            <w:pPr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A3C23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7.2 kbps (WB) OR</w:t>
            </w:r>
          </w:p>
          <w:p w14:paraId="1ECD33FC" w14:textId="2EA1CD7A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11x 5.9 kbps (WB)</w:t>
            </w:r>
          </w:p>
        </w:tc>
      </w:tr>
      <w:tr w:rsidR="00935DDB" w:rsidRPr="00394C82" w14:paraId="60DC05AD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3782DED0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32AAB358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F1261" w14:textId="10549518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80</w:t>
            </w:r>
          </w:p>
        </w:tc>
        <w:tc>
          <w:tcPr>
            <w:tcW w:w="616" w:type="dxa"/>
            <w:vMerge/>
            <w:vAlign w:val="center"/>
          </w:tcPr>
          <w:p w14:paraId="2C610428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8700B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8.0 kbps (WB) OR</w:t>
            </w:r>
          </w:p>
          <w:p w14:paraId="3C95FB71" w14:textId="4B1F23EC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11x 7.2 kbps (WB)</w:t>
            </w:r>
          </w:p>
        </w:tc>
      </w:tr>
      <w:tr w:rsidR="00935DDB" w:rsidRPr="00394C82" w14:paraId="10E6A019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73D29FB3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72459EC5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8D86F" w14:textId="04B1EAFB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96</w:t>
            </w:r>
          </w:p>
        </w:tc>
        <w:tc>
          <w:tcPr>
            <w:tcW w:w="616" w:type="dxa"/>
            <w:vMerge/>
            <w:vAlign w:val="center"/>
          </w:tcPr>
          <w:p w14:paraId="46C417AE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05548" w14:textId="77777777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11x 9.6 kbps (SWB) OR</w:t>
            </w:r>
          </w:p>
          <w:p w14:paraId="0EF2BA6D" w14:textId="14248A8B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11x 8.0 kbps (WB)</w:t>
            </w:r>
          </w:p>
        </w:tc>
      </w:tr>
      <w:tr w:rsidR="00935DDB" w:rsidRPr="00394C82" w14:paraId="38D577D4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7A9890E8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49FC0C77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7188E" w14:textId="1C3FA14B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128</w:t>
            </w:r>
          </w:p>
        </w:tc>
        <w:tc>
          <w:tcPr>
            <w:tcW w:w="616" w:type="dxa"/>
            <w:vMerge/>
            <w:vAlign w:val="center"/>
            <w:hideMark/>
          </w:tcPr>
          <w:p w14:paraId="24F5EBEF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EDC094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13.2 kbps (SWB) OR</w:t>
            </w:r>
          </w:p>
          <w:p w14:paraId="205004D1" w14:textId="592BAFDA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11x 9.6 kbps (SWB)</w:t>
            </w:r>
          </w:p>
        </w:tc>
      </w:tr>
      <w:tr w:rsidR="00935DDB" w:rsidRPr="00394C82" w14:paraId="78EB2C72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7062D8CE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1B243A0B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37E5A" w14:textId="7C061ED9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160</w:t>
            </w:r>
          </w:p>
        </w:tc>
        <w:tc>
          <w:tcPr>
            <w:tcW w:w="616" w:type="dxa"/>
            <w:vMerge/>
            <w:vAlign w:val="center"/>
            <w:hideMark/>
          </w:tcPr>
          <w:p w14:paraId="67A33209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68AE33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16.4 kbps (SWB) OR</w:t>
            </w:r>
          </w:p>
          <w:p w14:paraId="6E20BC78" w14:textId="076AEA1B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lang w:val="en-US"/>
              </w:rPr>
              <w:t>BT EVS @ 11x 13.2 kbps (SWB)</w:t>
            </w:r>
          </w:p>
        </w:tc>
      </w:tr>
      <w:tr w:rsidR="00935DDB" w:rsidRPr="00394C82" w14:paraId="45A9C46C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7114FE22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4D664DC5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25C4D" w14:textId="2BA3B67F" w:rsidR="00935DDB" w:rsidRPr="00394C82" w:rsidRDefault="00935DDB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616" w:type="dxa"/>
            <w:vMerge/>
            <w:vAlign w:val="center"/>
            <w:hideMark/>
          </w:tcPr>
          <w:p w14:paraId="035BD8BB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680EA" w14:textId="77777777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bCs/>
                <w:lang w:val="en-US"/>
              </w:rPr>
              <w:t>NWT EVS @ 11x 24.4 kbps (SWB/FB) OR</w:t>
            </w:r>
          </w:p>
          <w:p w14:paraId="323C12CB" w14:textId="57200201" w:rsidR="00935DDB" w:rsidRPr="00394C82" w:rsidRDefault="00935DDB">
            <w:pPr>
              <w:spacing w:after="0"/>
              <w:rPr>
                <w:b/>
                <w:lang w:val="en-US"/>
              </w:rPr>
            </w:pPr>
            <w:r w:rsidRPr="00394C82">
              <w:rPr>
                <w:b/>
                <w:bCs/>
                <w:lang w:val="en-US"/>
              </w:rPr>
              <w:t>BT EVS @ 11x 16.4 kbps (SWB)</w:t>
            </w:r>
          </w:p>
        </w:tc>
      </w:tr>
      <w:tr w:rsidR="00935DDB" w:rsidRPr="00394C82" w14:paraId="2C1121E3" w14:textId="77777777" w:rsidTr="001B07EB">
        <w:trPr>
          <w:trHeight w:val="70"/>
        </w:trPr>
        <w:tc>
          <w:tcPr>
            <w:tcW w:w="2615" w:type="dxa"/>
            <w:vMerge/>
            <w:vAlign w:val="center"/>
          </w:tcPr>
          <w:p w14:paraId="1CE13270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0658A5F1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2CB52" w14:textId="01F9B45D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256</w:t>
            </w:r>
          </w:p>
        </w:tc>
        <w:tc>
          <w:tcPr>
            <w:tcW w:w="616" w:type="dxa"/>
            <w:vMerge/>
            <w:vAlign w:val="center"/>
          </w:tcPr>
          <w:p w14:paraId="449EC82E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8E754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32 kbps (SWB/FB) OR</w:t>
            </w:r>
          </w:p>
          <w:p w14:paraId="18CDD92C" w14:textId="08EC20E1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11x 24.4 kbps (SWB/FB)</w:t>
            </w:r>
          </w:p>
        </w:tc>
      </w:tr>
      <w:tr w:rsidR="00935DDB" w:rsidRPr="00394C82" w14:paraId="7A1ECCDE" w14:textId="77777777" w:rsidTr="001B07EB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284DBE15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49820372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B01C3" w14:textId="65B61999" w:rsidR="00935DDB" w:rsidRPr="00394C82" w:rsidRDefault="00935DDB">
            <w:pPr>
              <w:rPr>
                <w:rFonts w:cs="Arial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384</w:t>
            </w:r>
          </w:p>
        </w:tc>
        <w:tc>
          <w:tcPr>
            <w:tcW w:w="616" w:type="dxa"/>
            <w:vMerge/>
            <w:vAlign w:val="center"/>
            <w:hideMark/>
          </w:tcPr>
          <w:p w14:paraId="560F450B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0AFE3D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48 kbps (SWB/FB) OR</w:t>
            </w:r>
          </w:p>
          <w:p w14:paraId="7386169F" w14:textId="1A34E8F6" w:rsidR="00935DDB" w:rsidRPr="00394C82" w:rsidRDefault="00935DDB">
            <w:pPr>
              <w:rPr>
                <w:b/>
                <w:bCs/>
                <w:lang w:val="en-US"/>
              </w:rPr>
            </w:pPr>
            <w:r w:rsidRPr="00394C82">
              <w:rPr>
                <w:b/>
                <w:lang w:val="en-US"/>
              </w:rPr>
              <w:t>BT EVS @ 11x 32 kbps (SWB/FB)</w:t>
            </w:r>
          </w:p>
        </w:tc>
      </w:tr>
      <w:tr w:rsidR="00935DDB" w:rsidRPr="00394C82" w14:paraId="7537EBCA" w14:textId="77777777" w:rsidTr="001B07EB">
        <w:trPr>
          <w:trHeight w:val="70"/>
        </w:trPr>
        <w:tc>
          <w:tcPr>
            <w:tcW w:w="2615" w:type="dxa"/>
            <w:vMerge/>
            <w:vAlign w:val="center"/>
          </w:tcPr>
          <w:p w14:paraId="0AA64B46" w14:textId="77777777" w:rsidR="00935DDB" w:rsidRPr="00394C82" w:rsidRDefault="00935DDB">
            <w:pPr>
              <w:spacing w:after="0"/>
              <w:rPr>
                <w:rFonts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28A28231" w14:textId="77777777" w:rsidR="00935DDB" w:rsidRPr="00394C82" w:rsidRDefault="00935DDB">
            <w:pPr>
              <w:spacing w:after="0"/>
              <w:rPr>
                <w:rFonts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94965" w14:textId="7AD9EE45" w:rsidR="00935DDB" w:rsidRPr="00394C82" w:rsidRDefault="00935DDB">
            <w:pPr>
              <w:rPr>
                <w:rFonts w:cs="Arial"/>
                <w:highlight w:val="yellow"/>
                <w:lang w:val="en-US" w:eastAsia="ja-JP"/>
              </w:rPr>
            </w:pPr>
            <w:r w:rsidRPr="00394C82">
              <w:rPr>
                <w:rFonts w:cs="Arial"/>
                <w:lang w:val="en-US" w:eastAsia="ja-JP"/>
              </w:rPr>
              <w:t>512</w:t>
            </w:r>
          </w:p>
        </w:tc>
        <w:tc>
          <w:tcPr>
            <w:tcW w:w="616" w:type="dxa"/>
            <w:vMerge/>
            <w:vAlign w:val="center"/>
          </w:tcPr>
          <w:p w14:paraId="4B319F5A" w14:textId="77777777" w:rsidR="00935DDB" w:rsidRPr="00394C82" w:rsidRDefault="00935DDB">
            <w:pPr>
              <w:spacing w:after="0"/>
              <w:rPr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94508" w14:textId="77777777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NWT EVS @ 11x 64 kbps (SWB/FB) OR</w:t>
            </w:r>
          </w:p>
          <w:p w14:paraId="2D5A1DD9" w14:textId="3157144B" w:rsidR="00935DDB" w:rsidRPr="00394C82" w:rsidRDefault="00935DDB">
            <w:pPr>
              <w:rPr>
                <w:b/>
                <w:lang w:val="en-US"/>
              </w:rPr>
            </w:pPr>
            <w:r w:rsidRPr="00394C82">
              <w:rPr>
                <w:b/>
                <w:lang w:val="en-US"/>
              </w:rPr>
              <w:t>BT EVS @ 11x 48 kbps (SWB/FB)</w:t>
            </w:r>
          </w:p>
        </w:tc>
      </w:tr>
    </w:tbl>
    <w:p w14:paraId="65A90BC5" w14:textId="78D4A0B9" w:rsidR="00191F0C" w:rsidRPr="00394C82" w:rsidRDefault="00B264A2" w:rsidP="00446B63">
      <w:pPr>
        <w:rPr>
          <w:lang w:val="en-US"/>
        </w:rPr>
      </w:pPr>
      <w:r w:rsidRPr="00394C82">
        <w:rPr>
          <w:lang w:val="en-US"/>
        </w:rPr>
        <w:br/>
      </w:r>
      <w:r w:rsidR="00191F0C" w:rsidRPr="00394C82">
        <w:rPr>
          <w:lang w:val="en-US"/>
        </w:rPr>
        <w:t>(</w:t>
      </w:r>
      <w:r w:rsidR="00191F0C" w:rsidRPr="001B07EB">
        <w:rPr>
          <w:vertAlign w:val="superscript"/>
          <w:lang w:val="en-US"/>
        </w:rPr>
        <w:t>*</w:t>
      </w:r>
      <w:r w:rsidR="00191F0C" w:rsidRPr="00394C82">
        <w:rPr>
          <w:lang w:val="en-US"/>
        </w:rPr>
        <w:t xml:space="preserve"> Bitrates equal and lower than 48 kbits/s shall be excluded from selection due to lack of reasonable multi-mono EVS reference</w:t>
      </w:r>
    </w:p>
    <w:p w14:paraId="1AC4F9D1" w14:textId="47EE9991" w:rsidR="0056412D" w:rsidRPr="00394C82" w:rsidRDefault="00446B63" w:rsidP="00B264A2">
      <w:pPr>
        <w:rPr>
          <w:sz w:val="24"/>
          <w:szCs w:val="24"/>
          <w:lang w:val="en-US"/>
        </w:rPr>
      </w:pPr>
      <w:r w:rsidRPr="00394C82">
        <w:rPr>
          <w:vertAlign w:val="superscript"/>
          <w:lang w:val="en-US"/>
        </w:rPr>
        <w:t>(**</w:t>
      </w:r>
      <w:r w:rsidRPr="00394C82">
        <w:rPr>
          <w:lang w:val="en-US"/>
        </w:rPr>
        <w:t xml:space="preserve"> The multi-mono EVS reference shall be produced by individual EVS coding of the 6 individual channels</w:t>
      </w:r>
    </w:p>
    <w:p w14:paraId="666F3AC6" w14:textId="2D7B8A1A" w:rsidR="000733EF" w:rsidRPr="00394C82" w:rsidRDefault="005F3092" w:rsidP="000733EF">
      <w:pPr>
        <w:pStyle w:val="Heading2"/>
        <w:rPr>
          <w:lang w:val="en-US"/>
        </w:rPr>
      </w:pPr>
      <w:r w:rsidRPr="00394C82">
        <w:rPr>
          <w:lang w:val="en-US"/>
        </w:rPr>
        <w:t>3</w:t>
      </w:r>
      <w:r w:rsidR="000733EF" w:rsidRPr="00394C82">
        <w:rPr>
          <w:lang w:val="en-US"/>
        </w:rPr>
        <w:t>.</w:t>
      </w:r>
      <w:r w:rsidR="000733EF" w:rsidRPr="00394C82">
        <w:rPr>
          <w:lang w:val="en-US"/>
        </w:rPr>
        <w:tab/>
        <w:t>Conclusion</w:t>
      </w:r>
    </w:p>
    <w:p w14:paraId="427ED74E" w14:textId="337D6CAE" w:rsidR="00C84B89" w:rsidRPr="00394C82" w:rsidRDefault="00936449" w:rsidP="00C84B89">
      <w:pPr>
        <w:rPr>
          <w:sz w:val="24"/>
          <w:szCs w:val="24"/>
          <w:lang w:val="en-US"/>
        </w:rPr>
      </w:pPr>
      <w:r w:rsidRPr="00394C82">
        <w:rPr>
          <w:sz w:val="24"/>
          <w:szCs w:val="24"/>
          <w:lang w:val="en-US"/>
        </w:rPr>
        <w:t>It is proposed to agree on the inclusion of the proposed multi-channel performance requirements as outlined in Section 2 into the IVAS performance requirements document.</w:t>
      </w:r>
    </w:p>
    <w:p w14:paraId="761D6DC5" w14:textId="2E62CE88" w:rsidR="00583F19" w:rsidRPr="00394C82" w:rsidRDefault="005F3092" w:rsidP="00583F19">
      <w:pPr>
        <w:pStyle w:val="Heading2"/>
        <w:rPr>
          <w:lang w:val="en-US"/>
        </w:rPr>
      </w:pPr>
      <w:r w:rsidRPr="00394C82">
        <w:rPr>
          <w:lang w:val="en-US"/>
        </w:rPr>
        <w:t>4</w:t>
      </w:r>
      <w:r w:rsidR="00583F19" w:rsidRPr="00394C82">
        <w:rPr>
          <w:lang w:val="en-US"/>
        </w:rPr>
        <w:t>.</w:t>
      </w:r>
      <w:r w:rsidR="00583F19" w:rsidRPr="00394C82">
        <w:rPr>
          <w:lang w:val="en-US"/>
        </w:rPr>
        <w:tab/>
        <w:t>References</w:t>
      </w:r>
    </w:p>
    <w:p w14:paraId="7F37CA5D" w14:textId="7469A1D3" w:rsidR="00DF1E9C" w:rsidRPr="00394C82" w:rsidRDefault="001E1640" w:rsidP="004E7815">
      <w:pPr>
        <w:spacing w:after="0"/>
        <w:rPr>
          <w:lang w:val="en-US"/>
        </w:rPr>
      </w:pPr>
      <w:r w:rsidRPr="00394C82">
        <w:rPr>
          <w:lang w:val="en-US"/>
        </w:rPr>
        <w:t>[1] 3GPP S4-</w:t>
      </w:r>
      <w:r w:rsidR="002C28DF" w:rsidRPr="00394C82">
        <w:rPr>
          <w:lang w:val="en-US"/>
        </w:rPr>
        <w:t>22</w:t>
      </w:r>
      <w:r w:rsidR="00936449" w:rsidRPr="00394C82">
        <w:rPr>
          <w:lang w:val="en-US"/>
        </w:rPr>
        <w:t>1103</w:t>
      </w:r>
      <w:r w:rsidR="002C28DF" w:rsidRPr="00394C82">
        <w:rPr>
          <w:lang w:val="en-US"/>
        </w:rPr>
        <w:t xml:space="preserve">, IVAS </w:t>
      </w:r>
      <w:r w:rsidR="00936449" w:rsidRPr="00394C82">
        <w:rPr>
          <w:lang w:val="en-US"/>
        </w:rPr>
        <w:t>Performance Requirements</w:t>
      </w:r>
      <w:r w:rsidR="002C28DF" w:rsidRPr="00394C82">
        <w:rPr>
          <w:lang w:val="en-US"/>
        </w:rPr>
        <w:t xml:space="preserve"> (IVAS-</w:t>
      </w:r>
      <w:r w:rsidR="00936449" w:rsidRPr="00394C82">
        <w:rPr>
          <w:lang w:val="en-US"/>
        </w:rPr>
        <w:t>3</w:t>
      </w:r>
      <w:r w:rsidR="002C28DF" w:rsidRPr="00394C82">
        <w:rPr>
          <w:lang w:val="en-US"/>
        </w:rPr>
        <w:t>) v0.</w:t>
      </w:r>
      <w:r w:rsidR="00936449" w:rsidRPr="00394C82">
        <w:rPr>
          <w:lang w:val="en-US"/>
        </w:rPr>
        <w:t>2</w:t>
      </w:r>
      <w:r w:rsidR="002C28DF" w:rsidRPr="00394C82">
        <w:rPr>
          <w:lang w:val="en-US"/>
        </w:rPr>
        <w:t xml:space="preserve">.0 </w:t>
      </w:r>
    </w:p>
    <w:p w14:paraId="21720DB3" w14:textId="07096AFC" w:rsidR="004E7815" w:rsidRPr="00394C82" w:rsidRDefault="00642EA4" w:rsidP="004E7815">
      <w:pPr>
        <w:spacing w:after="0"/>
        <w:rPr>
          <w:bCs/>
          <w:lang w:val="en-US"/>
        </w:rPr>
      </w:pPr>
      <w:r w:rsidRPr="00394C82">
        <w:rPr>
          <w:lang w:val="en-US"/>
        </w:rPr>
        <w:br/>
      </w:r>
    </w:p>
    <w:p w14:paraId="6BC171EE" w14:textId="2F8462F3" w:rsidR="00040CDF" w:rsidRPr="00394C82" w:rsidRDefault="00040CDF" w:rsidP="00040CDF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</w:p>
    <w:p w14:paraId="60061E4C" w14:textId="77777777" w:rsidR="00583F19" w:rsidRPr="00394C82" w:rsidRDefault="00583F19" w:rsidP="003C12D1">
      <w:pPr>
        <w:rPr>
          <w:lang w:val="en-US"/>
        </w:rPr>
      </w:pPr>
    </w:p>
    <w:sectPr w:rsidR="00583F19" w:rsidRPr="00394C8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BA47" w14:textId="77777777" w:rsidR="00851A1D" w:rsidRDefault="00851A1D">
      <w:r>
        <w:separator/>
      </w:r>
    </w:p>
  </w:endnote>
  <w:endnote w:type="continuationSeparator" w:id="0">
    <w:p w14:paraId="7CD9398F" w14:textId="77777777" w:rsidR="00851A1D" w:rsidRDefault="00851A1D">
      <w:r>
        <w:continuationSeparator/>
      </w:r>
    </w:p>
  </w:endnote>
  <w:endnote w:type="continuationNotice" w:id="1">
    <w:p w14:paraId="00DE91A9" w14:textId="77777777" w:rsidR="00851A1D" w:rsidRDefault="00851A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730C" w14:textId="77777777" w:rsidR="00851A1D" w:rsidRDefault="00851A1D">
      <w:r>
        <w:separator/>
      </w:r>
    </w:p>
  </w:footnote>
  <w:footnote w:type="continuationSeparator" w:id="0">
    <w:p w14:paraId="05340C4A" w14:textId="77777777" w:rsidR="00851A1D" w:rsidRDefault="00851A1D">
      <w:r>
        <w:continuationSeparator/>
      </w:r>
    </w:p>
  </w:footnote>
  <w:footnote w:type="continuationNotice" w:id="1">
    <w:p w14:paraId="6EB9E884" w14:textId="77777777" w:rsidR="00851A1D" w:rsidRDefault="00851A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571BBA" w:rsidRDefault="00571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571BBA" w:rsidRDefault="00571B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571BBA" w:rsidRDefault="00571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8B65EEE"/>
    <w:multiLevelType w:val="hybridMultilevel"/>
    <w:tmpl w:val="B930F6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F0D74"/>
    <w:multiLevelType w:val="hybridMultilevel"/>
    <w:tmpl w:val="C07AA574"/>
    <w:lvl w:ilvl="0" w:tplc="C2269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A98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986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5EC4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E4CD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927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64DF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A8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403B9"/>
    <w:multiLevelType w:val="hybridMultilevel"/>
    <w:tmpl w:val="B33A5AD8"/>
    <w:lvl w:ilvl="0" w:tplc="66F88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5E8F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C2C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60F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0F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CB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F67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DB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58E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421804">
    <w:abstractNumId w:val="2"/>
  </w:num>
  <w:num w:numId="2" w16cid:durableId="1275989204">
    <w:abstractNumId w:val="3"/>
  </w:num>
  <w:num w:numId="3" w16cid:durableId="979116774">
    <w:abstractNumId w:val="0"/>
  </w:num>
  <w:num w:numId="4" w16cid:durableId="116123435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37D3E"/>
    <w:rsid w:val="00040383"/>
    <w:rsid w:val="00040CDF"/>
    <w:rsid w:val="0004322E"/>
    <w:rsid w:val="00051088"/>
    <w:rsid w:val="0005130F"/>
    <w:rsid w:val="0005193D"/>
    <w:rsid w:val="00056145"/>
    <w:rsid w:val="00064D63"/>
    <w:rsid w:val="00065690"/>
    <w:rsid w:val="00072EE1"/>
    <w:rsid w:val="000733EF"/>
    <w:rsid w:val="00074126"/>
    <w:rsid w:val="000758A0"/>
    <w:rsid w:val="00075DD4"/>
    <w:rsid w:val="00080971"/>
    <w:rsid w:val="00080C16"/>
    <w:rsid w:val="0008140A"/>
    <w:rsid w:val="00082003"/>
    <w:rsid w:val="00083A90"/>
    <w:rsid w:val="00084561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A7FC8"/>
    <w:rsid w:val="000B5265"/>
    <w:rsid w:val="000C038A"/>
    <w:rsid w:val="000C1121"/>
    <w:rsid w:val="000C6598"/>
    <w:rsid w:val="000C692D"/>
    <w:rsid w:val="000C6F51"/>
    <w:rsid w:val="000C71ED"/>
    <w:rsid w:val="000D105F"/>
    <w:rsid w:val="000D3774"/>
    <w:rsid w:val="000D4943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0F6C65"/>
    <w:rsid w:val="00104ADF"/>
    <w:rsid w:val="0010734D"/>
    <w:rsid w:val="00107586"/>
    <w:rsid w:val="0011099C"/>
    <w:rsid w:val="001157D2"/>
    <w:rsid w:val="0011796C"/>
    <w:rsid w:val="001275B1"/>
    <w:rsid w:val="001319C4"/>
    <w:rsid w:val="00131E6C"/>
    <w:rsid w:val="00135AE2"/>
    <w:rsid w:val="00137463"/>
    <w:rsid w:val="00144D55"/>
    <w:rsid w:val="00145D43"/>
    <w:rsid w:val="00151F13"/>
    <w:rsid w:val="001533CD"/>
    <w:rsid w:val="00153867"/>
    <w:rsid w:val="00156B0D"/>
    <w:rsid w:val="00157A1E"/>
    <w:rsid w:val="00172C97"/>
    <w:rsid w:val="00173AA8"/>
    <w:rsid w:val="00174B64"/>
    <w:rsid w:val="001850FB"/>
    <w:rsid w:val="00185929"/>
    <w:rsid w:val="001907BE"/>
    <w:rsid w:val="0019125E"/>
    <w:rsid w:val="00191E4D"/>
    <w:rsid w:val="00191F0C"/>
    <w:rsid w:val="00192364"/>
    <w:rsid w:val="00192C46"/>
    <w:rsid w:val="00192F30"/>
    <w:rsid w:val="001A2993"/>
    <w:rsid w:val="001A6855"/>
    <w:rsid w:val="001A6D06"/>
    <w:rsid w:val="001A7B60"/>
    <w:rsid w:val="001B07EB"/>
    <w:rsid w:val="001B6DA1"/>
    <w:rsid w:val="001B72EE"/>
    <w:rsid w:val="001B7A65"/>
    <w:rsid w:val="001C2F94"/>
    <w:rsid w:val="001C4F8C"/>
    <w:rsid w:val="001C6181"/>
    <w:rsid w:val="001D345E"/>
    <w:rsid w:val="001D353B"/>
    <w:rsid w:val="001D5846"/>
    <w:rsid w:val="001D687F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29B6"/>
    <w:rsid w:val="001F3CC5"/>
    <w:rsid w:val="001F470A"/>
    <w:rsid w:val="001F4912"/>
    <w:rsid w:val="001F4979"/>
    <w:rsid w:val="001F5507"/>
    <w:rsid w:val="002020D1"/>
    <w:rsid w:val="002068DA"/>
    <w:rsid w:val="00206EBC"/>
    <w:rsid w:val="0021751E"/>
    <w:rsid w:val="00217A81"/>
    <w:rsid w:val="00221FF5"/>
    <w:rsid w:val="00222348"/>
    <w:rsid w:val="00222A81"/>
    <w:rsid w:val="00223400"/>
    <w:rsid w:val="00231EAD"/>
    <w:rsid w:val="00231FAC"/>
    <w:rsid w:val="0023263B"/>
    <w:rsid w:val="002401CD"/>
    <w:rsid w:val="002461CB"/>
    <w:rsid w:val="00247B01"/>
    <w:rsid w:val="002502A4"/>
    <w:rsid w:val="00254ABA"/>
    <w:rsid w:val="0026004D"/>
    <w:rsid w:val="00262466"/>
    <w:rsid w:val="0026C232"/>
    <w:rsid w:val="00271A5B"/>
    <w:rsid w:val="00275D12"/>
    <w:rsid w:val="00277B63"/>
    <w:rsid w:val="00282A42"/>
    <w:rsid w:val="00282DD1"/>
    <w:rsid w:val="002843DB"/>
    <w:rsid w:val="00284DAD"/>
    <w:rsid w:val="002850D3"/>
    <w:rsid w:val="002860C4"/>
    <w:rsid w:val="00286B2B"/>
    <w:rsid w:val="00293E6D"/>
    <w:rsid w:val="002941B5"/>
    <w:rsid w:val="0029623F"/>
    <w:rsid w:val="002A01CC"/>
    <w:rsid w:val="002A2EA0"/>
    <w:rsid w:val="002A4747"/>
    <w:rsid w:val="002A63FD"/>
    <w:rsid w:val="002B5741"/>
    <w:rsid w:val="002B7DA0"/>
    <w:rsid w:val="002C0107"/>
    <w:rsid w:val="002C28DF"/>
    <w:rsid w:val="002E0F2B"/>
    <w:rsid w:val="002E49F9"/>
    <w:rsid w:val="002E6EB7"/>
    <w:rsid w:val="002F205A"/>
    <w:rsid w:val="002F60E5"/>
    <w:rsid w:val="00305409"/>
    <w:rsid w:val="00306076"/>
    <w:rsid w:val="00310198"/>
    <w:rsid w:val="003101B4"/>
    <w:rsid w:val="00313D8A"/>
    <w:rsid w:val="00316C81"/>
    <w:rsid w:val="003172C3"/>
    <w:rsid w:val="003247A7"/>
    <w:rsid w:val="00327D6B"/>
    <w:rsid w:val="00333568"/>
    <w:rsid w:val="003339FA"/>
    <w:rsid w:val="00335A16"/>
    <w:rsid w:val="00335CF5"/>
    <w:rsid w:val="0034445B"/>
    <w:rsid w:val="00345F0E"/>
    <w:rsid w:val="003478A5"/>
    <w:rsid w:val="00350024"/>
    <w:rsid w:val="00353F95"/>
    <w:rsid w:val="0035530B"/>
    <w:rsid w:val="003553CC"/>
    <w:rsid w:val="00356C34"/>
    <w:rsid w:val="003577B5"/>
    <w:rsid w:val="00361F84"/>
    <w:rsid w:val="00363AB6"/>
    <w:rsid w:val="00363C3D"/>
    <w:rsid w:val="00365A2D"/>
    <w:rsid w:val="00371804"/>
    <w:rsid w:val="00372ECD"/>
    <w:rsid w:val="003744A2"/>
    <w:rsid w:val="00375217"/>
    <w:rsid w:val="0038334D"/>
    <w:rsid w:val="00391EEF"/>
    <w:rsid w:val="0039347A"/>
    <w:rsid w:val="003935F4"/>
    <w:rsid w:val="00394C82"/>
    <w:rsid w:val="0039625B"/>
    <w:rsid w:val="003A01EE"/>
    <w:rsid w:val="003A5D25"/>
    <w:rsid w:val="003B0270"/>
    <w:rsid w:val="003B144B"/>
    <w:rsid w:val="003B1681"/>
    <w:rsid w:val="003B44E1"/>
    <w:rsid w:val="003C0EED"/>
    <w:rsid w:val="003C12D1"/>
    <w:rsid w:val="003C3361"/>
    <w:rsid w:val="003D0444"/>
    <w:rsid w:val="003D1219"/>
    <w:rsid w:val="003D1D5F"/>
    <w:rsid w:val="003D5849"/>
    <w:rsid w:val="003D59AC"/>
    <w:rsid w:val="003D66D0"/>
    <w:rsid w:val="003D6E75"/>
    <w:rsid w:val="003E0A48"/>
    <w:rsid w:val="003E0DF3"/>
    <w:rsid w:val="003E1A36"/>
    <w:rsid w:val="003E3C66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26958"/>
    <w:rsid w:val="00432639"/>
    <w:rsid w:val="00435456"/>
    <w:rsid w:val="0044167A"/>
    <w:rsid w:val="00443156"/>
    <w:rsid w:val="00444AE9"/>
    <w:rsid w:val="00446865"/>
    <w:rsid w:val="00446B63"/>
    <w:rsid w:val="0045112D"/>
    <w:rsid w:val="004518A8"/>
    <w:rsid w:val="00455515"/>
    <w:rsid w:val="00464E97"/>
    <w:rsid w:val="004704CD"/>
    <w:rsid w:val="0047070A"/>
    <w:rsid w:val="00473DD3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1AF6"/>
    <w:rsid w:val="004C3333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815"/>
    <w:rsid w:val="004F37A0"/>
    <w:rsid w:val="004F41A8"/>
    <w:rsid w:val="004F5251"/>
    <w:rsid w:val="004F739E"/>
    <w:rsid w:val="00503A22"/>
    <w:rsid w:val="00507B46"/>
    <w:rsid w:val="00511EA2"/>
    <w:rsid w:val="005120FB"/>
    <w:rsid w:val="00512A9A"/>
    <w:rsid w:val="005138B1"/>
    <w:rsid w:val="0051580D"/>
    <w:rsid w:val="00517803"/>
    <w:rsid w:val="005209E9"/>
    <w:rsid w:val="00525090"/>
    <w:rsid w:val="00530099"/>
    <w:rsid w:val="00531658"/>
    <w:rsid w:val="00541EA3"/>
    <w:rsid w:val="005424DC"/>
    <w:rsid w:val="00543E42"/>
    <w:rsid w:val="00552EB5"/>
    <w:rsid w:val="00560532"/>
    <w:rsid w:val="00562A39"/>
    <w:rsid w:val="00562BA8"/>
    <w:rsid w:val="0056412D"/>
    <w:rsid w:val="00566423"/>
    <w:rsid w:val="00570C24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4FC7"/>
    <w:rsid w:val="005A070C"/>
    <w:rsid w:val="005A313B"/>
    <w:rsid w:val="005A6990"/>
    <w:rsid w:val="005C09DD"/>
    <w:rsid w:val="005C0CB2"/>
    <w:rsid w:val="005C3957"/>
    <w:rsid w:val="005C54C5"/>
    <w:rsid w:val="005C5BC9"/>
    <w:rsid w:val="005D24A6"/>
    <w:rsid w:val="005D4656"/>
    <w:rsid w:val="005D4819"/>
    <w:rsid w:val="005E2C44"/>
    <w:rsid w:val="005E4424"/>
    <w:rsid w:val="005E759B"/>
    <w:rsid w:val="005F2FB2"/>
    <w:rsid w:val="005F3092"/>
    <w:rsid w:val="005F37A1"/>
    <w:rsid w:val="005F60D5"/>
    <w:rsid w:val="005F63B0"/>
    <w:rsid w:val="005F6B52"/>
    <w:rsid w:val="005F6F80"/>
    <w:rsid w:val="0060036F"/>
    <w:rsid w:val="006015A3"/>
    <w:rsid w:val="00603A41"/>
    <w:rsid w:val="00605676"/>
    <w:rsid w:val="00621188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50721"/>
    <w:rsid w:val="006530FC"/>
    <w:rsid w:val="00653656"/>
    <w:rsid w:val="0065389D"/>
    <w:rsid w:val="00656C8B"/>
    <w:rsid w:val="0065708B"/>
    <w:rsid w:val="00657CB9"/>
    <w:rsid w:val="006677CF"/>
    <w:rsid w:val="006747D7"/>
    <w:rsid w:val="0068062B"/>
    <w:rsid w:val="006850AC"/>
    <w:rsid w:val="00685781"/>
    <w:rsid w:val="00686FE8"/>
    <w:rsid w:val="0068729C"/>
    <w:rsid w:val="00687D9D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7C36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017"/>
    <w:rsid w:val="006C5313"/>
    <w:rsid w:val="006D5281"/>
    <w:rsid w:val="006D5400"/>
    <w:rsid w:val="006E21FB"/>
    <w:rsid w:val="006E5C6B"/>
    <w:rsid w:val="006E5D32"/>
    <w:rsid w:val="006E7B51"/>
    <w:rsid w:val="006F09D4"/>
    <w:rsid w:val="006F3F73"/>
    <w:rsid w:val="006F5A20"/>
    <w:rsid w:val="006F5D71"/>
    <w:rsid w:val="0070452F"/>
    <w:rsid w:val="00705FAF"/>
    <w:rsid w:val="007069AD"/>
    <w:rsid w:val="00707FAF"/>
    <w:rsid w:val="00712853"/>
    <w:rsid w:val="00715422"/>
    <w:rsid w:val="007201EB"/>
    <w:rsid w:val="00721CD7"/>
    <w:rsid w:val="007243FA"/>
    <w:rsid w:val="00725D23"/>
    <w:rsid w:val="00730049"/>
    <w:rsid w:val="00734413"/>
    <w:rsid w:val="0074049B"/>
    <w:rsid w:val="00747FD5"/>
    <w:rsid w:val="007508BF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96E80"/>
    <w:rsid w:val="007A0DE3"/>
    <w:rsid w:val="007A29D7"/>
    <w:rsid w:val="007B04BE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67C6"/>
    <w:rsid w:val="007D6A07"/>
    <w:rsid w:val="007E05F5"/>
    <w:rsid w:val="007E0C5B"/>
    <w:rsid w:val="007E1C32"/>
    <w:rsid w:val="007F40F8"/>
    <w:rsid w:val="007F4F9E"/>
    <w:rsid w:val="00800935"/>
    <w:rsid w:val="00802CFD"/>
    <w:rsid w:val="008105E9"/>
    <w:rsid w:val="0081148F"/>
    <w:rsid w:val="0081273A"/>
    <w:rsid w:val="0081301E"/>
    <w:rsid w:val="00816C43"/>
    <w:rsid w:val="00820CDC"/>
    <w:rsid w:val="0082429F"/>
    <w:rsid w:val="008279FA"/>
    <w:rsid w:val="0083128A"/>
    <w:rsid w:val="00836E78"/>
    <w:rsid w:val="0083793C"/>
    <w:rsid w:val="008434A5"/>
    <w:rsid w:val="0084422C"/>
    <w:rsid w:val="00845EC2"/>
    <w:rsid w:val="00851A1D"/>
    <w:rsid w:val="00851CA1"/>
    <w:rsid w:val="00855236"/>
    <w:rsid w:val="008626E7"/>
    <w:rsid w:val="008646B9"/>
    <w:rsid w:val="0087053D"/>
    <w:rsid w:val="00870EE7"/>
    <w:rsid w:val="008745C8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3DB5"/>
    <w:rsid w:val="008B4E12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F414C"/>
    <w:rsid w:val="008F686C"/>
    <w:rsid w:val="0091084B"/>
    <w:rsid w:val="00915607"/>
    <w:rsid w:val="009175A9"/>
    <w:rsid w:val="0092000C"/>
    <w:rsid w:val="0092028E"/>
    <w:rsid w:val="009209A0"/>
    <w:rsid w:val="00921906"/>
    <w:rsid w:val="0092694D"/>
    <w:rsid w:val="00935DDB"/>
    <w:rsid w:val="00936449"/>
    <w:rsid w:val="00937EB8"/>
    <w:rsid w:val="0094366C"/>
    <w:rsid w:val="009459FA"/>
    <w:rsid w:val="009462A2"/>
    <w:rsid w:val="0096375D"/>
    <w:rsid w:val="00967C31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B2E23"/>
    <w:rsid w:val="009C5DB3"/>
    <w:rsid w:val="009C62E5"/>
    <w:rsid w:val="009C7581"/>
    <w:rsid w:val="009C7B22"/>
    <w:rsid w:val="009D140F"/>
    <w:rsid w:val="009D24D6"/>
    <w:rsid w:val="009D279F"/>
    <w:rsid w:val="009D3EA8"/>
    <w:rsid w:val="009D65BD"/>
    <w:rsid w:val="009E2064"/>
    <w:rsid w:val="009E24CB"/>
    <w:rsid w:val="009E3297"/>
    <w:rsid w:val="009E376A"/>
    <w:rsid w:val="009E5022"/>
    <w:rsid w:val="009F1237"/>
    <w:rsid w:val="009F2379"/>
    <w:rsid w:val="009F67C8"/>
    <w:rsid w:val="009F734F"/>
    <w:rsid w:val="00A02208"/>
    <w:rsid w:val="00A06B7E"/>
    <w:rsid w:val="00A10E56"/>
    <w:rsid w:val="00A11984"/>
    <w:rsid w:val="00A133AE"/>
    <w:rsid w:val="00A14CE4"/>
    <w:rsid w:val="00A15796"/>
    <w:rsid w:val="00A1654B"/>
    <w:rsid w:val="00A23EAF"/>
    <w:rsid w:val="00A246B6"/>
    <w:rsid w:val="00A2595B"/>
    <w:rsid w:val="00A27EE4"/>
    <w:rsid w:val="00A33BF5"/>
    <w:rsid w:val="00A34371"/>
    <w:rsid w:val="00A36BC9"/>
    <w:rsid w:val="00A4182A"/>
    <w:rsid w:val="00A41B09"/>
    <w:rsid w:val="00A41C8C"/>
    <w:rsid w:val="00A4223F"/>
    <w:rsid w:val="00A47E70"/>
    <w:rsid w:val="00A516C3"/>
    <w:rsid w:val="00A5747E"/>
    <w:rsid w:val="00A6076F"/>
    <w:rsid w:val="00A623E9"/>
    <w:rsid w:val="00A63A00"/>
    <w:rsid w:val="00A65580"/>
    <w:rsid w:val="00A65A43"/>
    <w:rsid w:val="00A664E1"/>
    <w:rsid w:val="00A66E76"/>
    <w:rsid w:val="00A725F0"/>
    <w:rsid w:val="00A74F62"/>
    <w:rsid w:val="00A76342"/>
    <w:rsid w:val="00A7671C"/>
    <w:rsid w:val="00A77DA7"/>
    <w:rsid w:val="00A8651F"/>
    <w:rsid w:val="00A924B6"/>
    <w:rsid w:val="00A94666"/>
    <w:rsid w:val="00A95A20"/>
    <w:rsid w:val="00AB0D72"/>
    <w:rsid w:val="00AB7AA3"/>
    <w:rsid w:val="00AC2FCD"/>
    <w:rsid w:val="00AC7D05"/>
    <w:rsid w:val="00AD00FC"/>
    <w:rsid w:val="00AD1CD8"/>
    <w:rsid w:val="00AD630C"/>
    <w:rsid w:val="00AD6D77"/>
    <w:rsid w:val="00AD7CB5"/>
    <w:rsid w:val="00AE0DCF"/>
    <w:rsid w:val="00AE1E2A"/>
    <w:rsid w:val="00AE2915"/>
    <w:rsid w:val="00AE43E3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0AEE"/>
    <w:rsid w:val="00B22206"/>
    <w:rsid w:val="00B22A56"/>
    <w:rsid w:val="00B22EE6"/>
    <w:rsid w:val="00B24E58"/>
    <w:rsid w:val="00B258BB"/>
    <w:rsid w:val="00B264A2"/>
    <w:rsid w:val="00B30823"/>
    <w:rsid w:val="00B312BE"/>
    <w:rsid w:val="00B312CF"/>
    <w:rsid w:val="00B32483"/>
    <w:rsid w:val="00B32F96"/>
    <w:rsid w:val="00B350C8"/>
    <w:rsid w:val="00B358E7"/>
    <w:rsid w:val="00B35CF2"/>
    <w:rsid w:val="00B42ACD"/>
    <w:rsid w:val="00B4534A"/>
    <w:rsid w:val="00B50B48"/>
    <w:rsid w:val="00B514DB"/>
    <w:rsid w:val="00B543BA"/>
    <w:rsid w:val="00B57A38"/>
    <w:rsid w:val="00B60F5A"/>
    <w:rsid w:val="00B63113"/>
    <w:rsid w:val="00B661F7"/>
    <w:rsid w:val="00B67B97"/>
    <w:rsid w:val="00B714B7"/>
    <w:rsid w:val="00B71BC8"/>
    <w:rsid w:val="00B754B5"/>
    <w:rsid w:val="00B7757F"/>
    <w:rsid w:val="00B815C5"/>
    <w:rsid w:val="00B85C23"/>
    <w:rsid w:val="00B954EB"/>
    <w:rsid w:val="00B968C8"/>
    <w:rsid w:val="00B96DEA"/>
    <w:rsid w:val="00BA0B08"/>
    <w:rsid w:val="00BA3EC5"/>
    <w:rsid w:val="00BA49A0"/>
    <w:rsid w:val="00BB15E7"/>
    <w:rsid w:val="00BB2E06"/>
    <w:rsid w:val="00BB5DFC"/>
    <w:rsid w:val="00BB63D2"/>
    <w:rsid w:val="00BB6A0F"/>
    <w:rsid w:val="00BB73CD"/>
    <w:rsid w:val="00BB7AB4"/>
    <w:rsid w:val="00BC53E2"/>
    <w:rsid w:val="00BD0205"/>
    <w:rsid w:val="00BD22A4"/>
    <w:rsid w:val="00BD279D"/>
    <w:rsid w:val="00BD6BB8"/>
    <w:rsid w:val="00BE180E"/>
    <w:rsid w:val="00BE45E7"/>
    <w:rsid w:val="00BE4C3E"/>
    <w:rsid w:val="00BE533A"/>
    <w:rsid w:val="00BE5B24"/>
    <w:rsid w:val="00BE6448"/>
    <w:rsid w:val="00BE6A3E"/>
    <w:rsid w:val="00BE6B12"/>
    <w:rsid w:val="00BF127D"/>
    <w:rsid w:val="00BF5A67"/>
    <w:rsid w:val="00BF5B6E"/>
    <w:rsid w:val="00C02660"/>
    <w:rsid w:val="00C02B84"/>
    <w:rsid w:val="00C12D65"/>
    <w:rsid w:val="00C20746"/>
    <w:rsid w:val="00C20EA4"/>
    <w:rsid w:val="00C21E52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08B"/>
    <w:rsid w:val="00C45742"/>
    <w:rsid w:val="00C514BE"/>
    <w:rsid w:val="00C53CE5"/>
    <w:rsid w:val="00C61FE5"/>
    <w:rsid w:val="00C73CD8"/>
    <w:rsid w:val="00C7777D"/>
    <w:rsid w:val="00C8199B"/>
    <w:rsid w:val="00C83183"/>
    <w:rsid w:val="00C84B89"/>
    <w:rsid w:val="00C87CDF"/>
    <w:rsid w:val="00C93277"/>
    <w:rsid w:val="00C95985"/>
    <w:rsid w:val="00C96DB2"/>
    <w:rsid w:val="00CA2C8B"/>
    <w:rsid w:val="00CA3A02"/>
    <w:rsid w:val="00CA65FF"/>
    <w:rsid w:val="00CB1C08"/>
    <w:rsid w:val="00CB4548"/>
    <w:rsid w:val="00CB6C43"/>
    <w:rsid w:val="00CB77E6"/>
    <w:rsid w:val="00CC16B5"/>
    <w:rsid w:val="00CC358E"/>
    <w:rsid w:val="00CC43BC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1D30"/>
    <w:rsid w:val="00D03F9A"/>
    <w:rsid w:val="00D16836"/>
    <w:rsid w:val="00D16AF8"/>
    <w:rsid w:val="00D201C6"/>
    <w:rsid w:val="00D22019"/>
    <w:rsid w:val="00D307F9"/>
    <w:rsid w:val="00D31068"/>
    <w:rsid w:val="00D33B93"/>
    <w:rsid w:val="00D409EF"/>
    <w:rsid w:val="00D452AC"/>
    <w:rsid w:val="00D53A2F"/>
    <w:rsid w:val="00D56A0A"/>
    <w:rsid w:val="00D619D9"/>
    <w:rsid w:val="00D655D0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581E"/>
    <w:rsid w:val="00DB067D"/>
    <w:rsid w:val="00DB1E42"/>
    <w:rsid w:val="00DC31F1"/>
    <w:rsid w:val="00DD4012"/>
    <w:rsid w:val="00DD7367"/>
    <w:rsid w:val="00DE34CF"/>
    <w:rsid w:val="00DE392C"/>
    <w:rsid w:val="00DE5E04"/>
    <w:rsid w:val="00DF02AB"/>
    <w:rsid w:val="00DF1E9C"/>
    <w:rsid w:val="00DF3BE9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3600"/>
    <w:rsid w:val="00E371B7"/>
    <w:rsid w:val="00E37200"/>
    <w:rsid w:val="00E41979"/>
    <w:rsid w:val="00E533CE"/>
    <w:rsid w:val="00E62B50"/>
    <w:rsid w:val="00E730E7"/>
    <w:rsid w:val="00E84DB5"/>
    <w:rsid w:val="00E92BEB"/>
    <w:rsid w:val="00E92C0B"/>
    <w:rsid w:val="00E92EED"/>
    <w:rsid w:val="00E93BA3"/>
    <w:rsid w:val="00EA0323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66E0"/>
    <w:rsid w:val="00EE7A0B"/>
    <w:rsid w:val="00EE7D7C"/>
    <w:rsid w:val="00EF0CFA"/>
    <w:rsid w:val="00EF0EBC"/>
    <w:rsid w:val="00EF13A9"/>
    <w:rsid w:val="00EF6304"/>
    <w:rsid w:val="00EF6CF5"/>
    <w:rsid w:val="00F018B2"/>
    <w:rsid w:val="00F01EBC"/>
    <w:rsid w:val="00F11340"/>
    <w:rsid w:val="00F205AE"/>
    <w:rsid w:val="00F21309"/>
    <w:rsid w:val="00F25D98"/>
    <w:rsid w:val="00F268D1"/>
    <w:rsid w:val="00F300FB"/>
    <w:rsid w:val="00F33015"/>
    <w:rsid w:val="00F406BE"/>
    <w:rsid w:val="00F51EC2"/>
    <w:rsid w:val="00F544BF"/>
    <w:rsid w:val="00F54751"/>
    <w:rsid w:val="00F550AE"/>
    <w:rsid w:val="00F568AF"/>
    <w:rsid w:val="00F61E2B"/>
    <w:rsid w:val="00F61EF3"/>
    <w:rsid w:val="00F62137"/>
    <w:rsid w:val="00F66894"/>
    <w:rsid w:val="00F722C2"/>
    <w:rsid w:val="00F736FC"/>
    <w:rsid w:val="00F73839"/>
    <w:rsid w:val="00F769FF"/>
    <w:rsid w:val="00F77C60"/>
    <w:rsid w:val="00F808CE"/>
    <w:rsid w:val="00F8135D"/>
    <w:rsid w:val="00F864C0"/>
    <w:rsid w:val="00F91DAB"/>
    <w:rsid w:val="00F91DAD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F88"/>
    <w:rsid w:val="00FD66EB"/>
    <w:rsid w:val="00FE3E6B"/>
    <w:rsid w:val="00FE731A"/>
    <w:rsid w:val="00FF0509"/>
    <w:rsid w:val="00FF71BA"/>
    <w:rsid w:val="0191C344"/>
    <w:rsid w:val="026637B7"/>
    <w:rsid w:val="032B80F8"/>
    <w:rsid w:val="03FBC0FD"/>
    <w:rsid w:val="04020818"/>
    <w:rsid w:val="0739A8DA"/>
    <w:rsid w:val="089F1C90"/>
    <w:rsid w:val="08BC50DE"/>
    <w:rsid w:val="0A284FE5"/>
    <w:rsid w:val="0FCDA803"/>
    <w:rsid w:val="1370EA48"/>
    <w:rsid w:val="13BB14EE"/>
    <w:rsid w:val="15425E33"/>
    <w:rsid w:val="17EA5AB6"/>
    <w:rsid w:val="1847CFFA"/>
    <w:rsid w:val="19BAE679"/>
    <w:rsid w:val="1B3D8E7D"/>
    <w:rsid w:val="1E50F11A"/>
    <w:rsid w:val="1E99A8BE"/>
    <w:rsid w:val="21D14980"/>
    <w:rsid w:val="222E39DC"/>
    <w:rsid w:val="2243A298"/>
    <w:rsid w:val="24A94E64"/>
    <w:rsid w:val="2508EA42"/>
    <w:rsid w:val="2B70A3E2"/>
    <w:rsid w:val="2CBEF951"/>
    <w:rsid w:val="2E10450B"/>
    <w:rsid w:val="31005D3A"/>
    <w:rsid w:val="311AE65D"/>
    <w:rsid w:val="32F604EE"/>
    <w:rsid w:val="334D8955"/>
    <w:rsid w:val="33A28C2B"/>
    <w:rsid w:val="342CB0C9"/>
    <w:rsid w:val="380399A4"/>
    <w:rsid w:val="384573F7"/>
    <w:rsid w:val="39E14458"/>
    <w:rsid w:val="3BCF1AC6"/>
    <w:rsid w:val="3E8DFCDA"/>
    <w:rsid w:val="42F5AD53"/>
    <w:rsid w:val="43E171E8"/>
    <w:rsid w:val="44315D8D"/>
    <w:rsid w:val="4AC6B196"/>
    <w:rsid w:val="4C6281F7"/>
    <w:rsid w:val="4D266603"/>
    <w:rsid w:val="4D4E5764"/>
    <w:rsid w:val="4DFE5258"/>
    <w:rsid w:val="4E09A37A"/>
    <w:rsid w:val="4E2911BC"/>
    <w:rsid w:val="4F80FA5C"/>
    <w:rsid w:val="53237700"/>
    <w:rsid w:val="55162FBC"/>
    <w:rsid w:val="5564BA6B"/>
    <w:rsid w:val="5C0C72CC"/>
    <w:rsid w:val="5E5ECA1F"/>
    <w:rsid w:val="5F2207F8"/>
    <w:rsid w:val="5F9F0BAC"/>
    <w:rsid w:val="62D6AC6E"/>
    <w:rsid w:val="660E4D30"/>
    <w:rsid w:val="667A623A"/>
    <w:rsid w:val="693ED0F1"/>
    <w:rsid w:val="697AC27D"/>
    <w:rsid w:val="6B1D98CC"/>
    <w:rsid w:val="6B2EB9A1"/>
    <w:rsid w:val="6BB46B63"/>
    <w:rsid w:val="6C287229"/>
    <w:rsid w:val="6EE02239"/>
    <w:rsid w:val="73298464"/>
    <w:rsid w:val="75EF8B85"/>
    <w:rsid w:val="7B57FB64"/>
    <w:rsid w:val="7CD77A7D"/>
    <w:rsid w:val="7D6E373F"/>
    <w:rsid w:val="7DAFF6FA"/>
    <w:rsid w:val="7E734ADE"/>
    <w:rsid w:val="7F85C112"/>
    <w:rsid w:val="7FDA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0306E"/>
  <w15:chartTrackingRefBased/>
  <w15:docId w15:val="{C5B7CED0-3F8C-4AB1-A75D-27C03EAB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yHeading 1,h1,H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19AC"/>
    <w:pPr>
      <w:spacing w:after="0"/>
      <w:ind w:left="720"/>
      <w:contextualSpacing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56145"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character" w:styleId="PageNumber">
    <w:name w:val="page number"/>
    <w:basedOn w:val="DefaultParagraphFont"/>
    <w:rsid w:val="00446B63"/>
  </w:style>
  <w:style w:type="paragraph" w:customStyle="1" w:styleId="WBtabletxt">
    <w:name w:val="WB table txt"/>
    <w:basedOn w:val="Normal"/>
    <w:qFormat/>
    <w:rsid w:val="00446B63"/>
    <w:pPr>
      <w:spacing w:before="120" w:after="0"/>
    </w:pPr>
    <w:rPr>
      <w:rFonts w:ascii="Arial" w:hAnsi="Arial"/>
      <w:color w:val="000000"/>
      <w:sz w:val="18"/>
    </w:rPr>
  </w:style>
  <w:style w:type="paragraph" w:customStyle="1" w:styleId="WBtablehead">
    <w:name w:val="WB table head"/>
    <w:basedOn w:val="WBtabletxt"/>
    <w:rsid w:val="00446B63"/>
    <w:pPr>
      <w:jc w:val="center"/>
    </w:pPr>
    <w:rPr>
      <w:b/>
    </w:rPr>
  </w:style>
  <w:style w:type="character" w:customStyle="1" w:styleId="FootnoteTextChar">
    <w:name w:val="Footnote Text Char"/>
    <w:link w:val="FootnoteText"/>
    <w:rsid w:val="00446B6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446B63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446B6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uiPriority w:val="99"/>
    <w:rsid w:val="00446B63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"/>
    <w:link w:val="Heading2"/>
    <w:rsid w:val="00446B63"/>
    <w:rPr>
      <w:rFonts w:ascii="Arial" w:hAnsi="Arial"/>
      <w:sz w:val="32"/>
      <w:lang w:val="en-GB" w:eastAsia="en-US"/>
    </w:rPr>
  </w:style>
  <w:style w:type="paragraph" w:customStyle="1" w:styleId="H3">
    <w:name w:val="H3"/>
    <w:basedOn w:val="Heading3"/>
    <w:next w:val="Normal"/>
    <w:qFormat/>
    <w:rsid w:val="00446B63"/>
    <w:pPr>
      <w:keepLines w:val="0"/>
      <w:widowControl w:val="0"/>
      <w:spacing w:before="240" w:after="60" w:line="240" w:lineRule="atLeast"/>
      <w:ind w:left="0" w:firstLine="0"/>
      <w:jc w:val="both"/>
    </w:pPr>
    <w:rPr>
      <w:rFonts w:ascii="Calibri Light" w:hAnsi="Calibri Light"/>
      <w:b/>
      <w:bCs/>
      <w:sz w:val="26"/>
      <w:szCs w:val="26"/>
      <w:lang w:val="en-US"/>
    </w:rPr>
  </w:style>
  <w:style w:type="character" w:customStyle="1" w:styleId="Heading3Char">
    <w:name w:val="Heading 3 Char"/>
    <w:link w:val="Heading3"/>
    <w:rsid w:val="00446B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MyHeading 1 Char,h1 Char,HHeading 1 Char"/>
    <w:link w:val="Heading1"/>
    <w:qFormat/>
    <w:rsid w:val="00446B6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2" ma:contentTypeDescription="Ein neues Dokument erstellen." ma:contentTypeScope="" ma:versionID="af457d5b1085ce6763b2330933e10103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a2bcee76d9af042f432e43d0e28ce8f5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8F4F7D-CE63-1245-B02B-E4450BB6A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BE81A-378C-40A1-BCF6-CDFF64CB5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2CA31-4B4E-48A3-A82F-DF136C7E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8AED98-F104-47CA-BCBC-7037C742D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077f6-f922-4b4c-8c20-e687e86ff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1881</Words>
  <Characters>10725</Characters>
  <Application>Microsoft Office Word</Application>
  <DocSecurity>4</DocSecurity>
  <Lines>89</Lines>
  <Paragraphs>25</Paragraphs>
  <ScaleCrop>false</ScaleCrop>
  <Company>3GPP Support Team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Fotopoulou, Eleni</cp:lastModifiedBy>
  <cp:revision>44</cp:revision>
  <cp:lastPrinted>1900-01-01T08:00:00Z</cp:lastPrinted>
  <dcterms:created xsi:type="dcterms:W3CDTF">2022-11-03T18:19:00Z</dcterms:created>
  <dcterms:modified xsi:type="dcterms:W3CDTF">2022-11-08T22:04:00Z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0x0101003D6654CAEA0ABF41800D22ED48D13815</vt:lpwstr>
  </property>
</Properties>
</file>